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png" ContentType="image/png"/>
  <Override PartName="/word/media/image2.png" ContentType="image/png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ackground w:color="FFFFFF"/>
  <w:body>
    <w:p>
      <w:pPr>
        <w:pStyle w:val="Normal"/>
        <w:spacing w:lineRule="atLeast" w:line="30"/>
        <w:jc w:val="end"/>
        <w:rPr>
          <w:rFonts w:ascii="Calibri" w:hAnsi="Calibri" w:eastAsia="Lucida Sans Unicode" w:cs="Calibri"/>
          <w:sz w:val="22"/>
          <w:szCs w:val="22"/>
        </w:rPr>
      </w:pPr>
      <w:r>
        <w:rPr>
          <w:rFonts w:eastAsia="Lucida Sans Unicode" w:cs="Calibri" w:ascii="Calibri" w:hAnsi="Calibri"/>
          <w:sz w:val="22"/>
          <w:szCs w:val="22"/>
        </w:rPr>
      </w:r>
    </w:p>
    <w:tbl>
      <w:tblPr>
        <w:tblW w:w="9211" w:type="dxa"/>
        <w:jc w:val="start"/>
        <w:tblInd w:w="66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797"/>
        <w:gridCol w:w="7413"/>
      </w:tblGrid>
      <w:tr>
        <w:trPr/>
        <w:tc>
          <w:tcPr>
            <w:tcW w:w="9210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44"/>
                <w:szCs w:val="4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44"/>
                <w:szCs w:val="44"/>
              </w:rPr>
              <w:t>BUDYNEK - C</w:t>
            </w:r>
          </w:p>
        </w:tc>
      </w:tr>
      <w:tr>
        <w:trPr/>
        <w:tc>
          <w:tcPr>
            <w:tcW w:w="9210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30"/>
                <w:szCs w:val="30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30"/>
                <w:szCs w:val="30"/>
              </w:rPr>
              <w:t>PROJEKT ARCHITEKTONICZNO - BUDOWLANY</w:t>
            </w:r>
          </w:p>
        </w:tc>
      </w:tr>
      <w:tr>
        <w:trPr>
          <w:trHeight w:val="450" w:hRule="atLeast"/>
        </w:trPr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NAZWA  INWESTYCJI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Remont pomieszczeń dydaktycznych w budynku „B” i „C”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Zespołu Szkół Ponadpodstawowych Nr 2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Centrum Kształcenia Zawodowego im. T. Kościuszki w Łowiczu,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w ramach projektu pod nazwą: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</w:pPr>
            <w:r>
              <w:rPr>
                <w:rFonts w:cs="Arial" w:ascii="Arial" w:hAnsi="Arial"/>
                <w:sz w:val="24"/>
                <w:szCs w:val="24"/>
              </w:rPr>
              <w:t>„</w:t>
            </w:r>
            <w:r>
              <w:rPr>
                <w:rFonts w:cs="Arial" w:ascii="Arial" w:hAnsi="Arial"/>
                <w:sz w:val="24"/>
                <w:szCs w:val="24"/>
              </w:rPr>
              <w:t>Modernizacja pracowni warsztatowych do potrzeb zdobycia kwalifikacji branżowych na nowoczesnym rynku pracy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  <w:t>mechanizacji rolnictwa”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ADRES INWESTYCJI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FFFFFF" w:val="clear"/>
            <w:vAlign w:val="center"/>
          </w:tcPr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ul. Blich 10, 99-400 Łowicz,</w:t>
            </w:r>
          </w:p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dz. nr ewid. 1376/6, obręb: 0004 Korabka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KATEGORIA BUDYNKU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IX – budynki szkolne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IDENTYFIKATOR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100501_1.0004.1376/6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ZAMAWIAJĄCY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Powiat Łowicki,  ul. Stanisławskiego 30,  99-400 Łowicz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tbl>
      <w:tblPr>
        <w:tblW w:w="9246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812"/>
        <w:gridCol w:w="5780"/>
        <w:gridCol w:w="1654"/>
      </w:tblGrid>
      <w:tr>
        <w:trPr/>
        <w:tc>
          <w:tcPr>
            <w:tcW w:w="9246" w:type="dxa"/>
            <w:gridSpan w:val="3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OPRACOWANIE</w:t>
            </w:r>
          </w:p>
        </w:tc>
      </w:tr>
      <w:tr>
        <w:trPr/>
        <w:tc>
          <w:tcPr>
            <w:tcW w:w="1812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BRANŻA</w:t>
            </w:r>
          </w:p>
        </w:tc>
        <w:tc>
          <w:tcPr>
            <w:tcW w:w="5780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PROJEKTANT</w:t>
            </w:r>
          </w:p>
        </w:tc>
        <w:tc>
          <w:tcPr>
            <w:tcW w:w="1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PODPIS</w:t>
            </w:r>
          </w:p>
        </w:tc>
      </w:tr>
      <w:tr>
        <w:trPr/>
        <w:tc>
          <w:tcPr>
            <w:tcW w:w="1812" w:type="dxa"/>
            <w:vMerge w:val="restart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ARCHITEKTURA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5780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Projektant: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HUBERT A. CIESIELSKI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upr. bud. w spec. architektonicznej nr 16/PDOKK/2014</w:t>
            </w:r>
          </w:p>
        </w:tc>
        <w:tc>
          <w:tcPr>
            <w:tcW w:w="1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1812" w:type="dxa"/>
            <w:vMerge w:val="continue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napToGrid w:val="false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5780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Współpraca - opracowujący: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ŁUKASZ WOJTYSIAK</w:t>
            </w:r>
          </w:p>
        </w:tc>
        <w:tc>
          <w:tcPr>
            <w:tcW w:w="1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246" w:type="dxa"/>
            <w:gridSpan w:val="3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DATA OPRACOWANIA: PAŹDZIERNIK – 2025r.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jc w:val="start"/>
        <w:rPr>
          <w:rFonts w:ascii="Arial" w:hAnsi="Arial" w:cs="Arial"/>
          <w:b/>
          <w:bCs/>
          <w:i/>
          <w:i/>
          <w:iCs/>
          <w:u w:val="single"/>
        </w:rPr>
      </w:pPr>
      <w:r>
        <w:rPr>
          <w:rFonts w:cs="Arial" w:ascii="Arial" w:hAnsi="Arial"/>
          <w:b/>
          <w:bCs/>
          <w:i/>
          <w:iCs/>
          <w:u w:val="single"/>
        </w:rPr>
        <w:t xml:space="preserve">EGZ. NR      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ListParagraph"/>
        <w:widowControl/>
        <w:numPr>
          <w:ilvl w:val="0"/>
          <w:numId w:val="0"/>
        </w:numPr>
        <w:bidi w:val="0"/>
        <w:spacing w:lineRule="auto" w:line="276" w:before="0" w:after="0"/>
        <w:ind w:hanging="0" w:start="36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bidi w:val="0"/>
        <w:spacing w:lineRule="auto" w:line="276" w:before="0" w:after="0"/>
        <w:ind w:hanging="0" w:start="36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ZAWARTOŚĆ OPRACOWANIA: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A:  ZAŁĄCZONE DOKUMENTY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Uprawnienia i przynależność projektantów do izby; ………………………….....…...str. 4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Oświadczenie projektantów;</w:t>
      </w:r>
      <w:r>
        <w:rPr>
          <w:rFonts w:cs="Arial" w:ascii="Arial" w:hAnsi="Arial"/>
          <w:b/>
          <w:bCs/>
          <w:sz w:val="24"/>
          <w:szCs w:val="24"/>
          <w:u w:val="none"/>
        </w:rPr>
        <w:t xml:space="preserve"> </w:t>
      </w: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……………………………………………………….…...str. 7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B:  OPIS TECHNICZNY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I. DANE OGÓLNE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 ………………………………………………………………..…......str. 8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1. Przedmiot opracowania; ………………………………………………………....…..str. 8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2. Podstawa opracowania; ………………………………………………………….…..str. 8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3. Dane i parametry inwentaryzacyjne; ……………………………………….…....…srt. 8                                              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4. Zakres planowanych prac; ……………………………………………………….....str. 11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5. Ogólne zasady prowadzenia robót oraz zagospodarowanie materiału rozbiórkowego i z demontażu ………………………………………………………...str. 14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II. CZĘŚĆ OPISOWA FORMALNA DO PROJEKTU ARCHITEKTONICZNO – BUDOWLANEGO</w:t>
      </w:r>
      <w:r>
        <w:rPr>
          <w:rFonts w:eastAsia="HG Mincho Light J" w:cs="Arial" w:ascii="Arial" w:hAnsi="Arial"/>
          <w:b/>
          <w:bCs/>
          <w:sz w:val="24"/>
          <w:szCs w:val="24"/>
          <w:u w:val="none"/>
        </w:rPr>
        <w:t xml:space="preserve"> 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……………………………………………………………………...str. 15</w:t>
      </w:r>
    </w:p>
    <w:p>
      <w:pPr>
        <w:pStyle w:val="Normal"/>
        <w:widowControl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1. Rodzaj i kategoria obiektu budowlanego;………………………………………….str. 15</w:t>
      </w:r>
    </w:p>
    <w:p>
      <w:pPr>
        <w:pStyle w:val="Normal"/>
        <w:widowControl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2. Zamierzony sposób użytkowania oraz program użytkowy</w:t>
      </w:r>
    </w:p>
    <w:p>
      <w:pPr>
        <w:pStyle w:val="Normal"/>
        <w:widowControl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obiektu budowlanego;…………………………………………………………………..str. 16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lang w:eastAsia="en-US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3. Układ przestrzenny, forma architektoniczna, oraz ogólne dane techniczne, wykończeniowe i kolorystyka ………………………………………………………….str. 16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  <w:lang w:eastAsia="en-US"/>
        </w:rPr>
        <w:t>4. Charakterystyczne parametry obiektu budowlanego;…………………………….str. 17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5. Opis warunków gruntowo - wodnych oraz informacja o sposobie posadowienia obiektu budowlanego;…………………………………………………………………..str. 18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6. Liczba lokali mieszkalnych i użytkowych;……………………………………...…..str. 18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7. Opis zapewnienia warunków do korzystania z budynku przez osoby niepełnosprawne;..……………………………………………………………………...str. 18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8. Parametry techniczne charakteryzujące wpływ na środowisko, zdrowie ludzi i obiekty sąsiednie;…………………………..…………………………………………...str. 19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9. Informacja o zasadniczych elementach wyposażenia budowlano-instalacyjnego, zapewniających użytkowanie obiektu zgodnie z przeznaczeniem;…………….….str. 20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10. Analiza porównawcza możliwości realizacji wysoce wydajnych systemów alternatywnych zaopatrzenia w energię i ciepło;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11. Analiza technicznych i ekonomicznych możliwości wykorzystania urządzeń, które automatycznie regulują temperaturę oddzielnie w poszczególnych pomieszczeniach lub w wyznaczonej strefie ogrzewanej;…………………………..…………………..str. 20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12. Informacja dotycząca warunków ochrony przeciwpożarowej;……………...….str. 20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III. PODSTAWOWE DANE TECHNICZNE I MATERIAŁOWE</w:t>
      </w:r>
      <w:r>
        <w:rPr>
          <w:rFonts w:eastAsia="HG Mincho Light J" w:cs="Arial" w:ascii="Arial" w:hAnsi="Arial"/>
          <w:b/>
          <w:bCs/>
          <w:sz w:val="24"/>
          <w:szCs w:val="24"/>
          <w:u w:val="none"/>
        </w:rPr>
        <w:t xml:space="preserve"> 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………………..….str. 21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</w:rPr>
        <w:t>UWAGA: szczegółowe dane techniczne, wykonawcze i materiałowe – wg projektu wykonawczego oraz technicznego.</w:t>
      </w:r>
    </w:p>
    <w:p>
      <w:pPr>
        <w:pStyle w:val="Normal"/>
        <w:widowControl/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color w:val="000000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1. Ogólne dane w zakresie prac remontowych i wykończenia;……..……………...str. 21</w:t>
      </w:r>
    </w:p>
    <w:p>
      <w:pPr>
        <w:pStyle w:val="Normal"/>
        <w:suppressAutoHyphens w:val="false"/>
        <w:spacing w:lineRule="auto" w:line="276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color w:val="000000"/>
          <w:u w:val="none"/>
          <w:shd w:fill="auto" w:val="clear"/>
        </w:rPr>
        <w:t>2. Projektowana kolorystyka i właściwości materiałów;……………………………..str. 22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IV</w:t>
      </w:r>
      <w:r>
        <w:rPr>
          <w:rFonts w:cs="Arial" w:ascii="Arial" w:hAnsi="Arial"/>
          <w:b/>
          <w:bCs/>
          <w:sz w:val="24"/>
          <w:szCs w:val="24"/>
          <w:u w:val="single"/>
        </w:rPr>
        <w:t>. UWAGI KOŃCOWE;</w:t>
      </w:r>
      <w:r>
        <w:rPr>
          <w:rFonts w:cs="Arial" w:ascii="Arial" w:hAnsi="Arial"/>
          <w:b/>
          <w:bCs/>
          <w:sz w:val="24"/>
          <w:szCs w:val="24"/>
          <w:u w:val="none"/>
        </w:rPr>
        <w:t xml:space="preserve"> </w:t>
      </w: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………………………………………………………….…...str. 24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C: CZĘŚĆ RYSUNKOWA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Spis rysunków: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1. S-1 – plan sytuacyjny,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PRACOWNIA AGROTRONIKI II (AG-II)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2. I-1 – Inwentaryzacja (AG-II),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3. A-1 – Założenia funkcjonalne (AG-II),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4. A-2 – Rzut podstawowy (AG-II),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PRACOWANIA ROLNICTWA PRECYZYJNEGO (RLP) I ŚLUSARNIA (SL)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5. I-2 – Inwentaryzacja (RLP / SL), skala 1:50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6. A-5 – Założenia funkcjonalne (RLP / SL),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7. A-6 – Rzut podstawowy (RLP / SL),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SPAWALNIA (SL-A) Z MAGAZYNKIEM (SL-B)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8. I-3 – Inwentaryzacja (SL-A / SL-B), skala 1:50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9. A-9 – Założenia funkcjonalne (SL-A / SL-B),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10. A-10 – Rzut podstawowy (SL-A / SL-B), skala 1:50,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none"/>
        </w:rPr>
        <w:t>D: ZAŁĄCZNIKI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1. Informacja Bezpieczeństwa I Ochrony Zdrowia (BIOZ).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posOffset>-91440</wp:posOffset>
            </wp:positionH>
            <wp:positionV relativeFrom="paragraph">
              <wp:posOffset>73660</wp:posOffset>
            </wp:positionV>
            <wp:extent cx="5902325" cy="8112125"/>
            <wp:effectExtent l="0" t="0" r="0" b="0"/>
            <wp:wrapSquare wrapText="largest"/>
            <wp:docPr id="1" name="Obraz1" descr="" title="Kopia uprawnień budowlanych projektanta Huberta A. Ciesielskiego - str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1" descr="" title="Kopia uprawnień budowlanych projektanta Huberta A. Ciesielskiego - str.1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386" t="-273" r="-386" b="-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112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rial" w:ascii="Arial" w:hAnsi="Arial"/>
          <w:sz w:val="24"/>
          <w:szCs w:val="24"/>
        </w:rPr>
        <w:t>Obraz-1. Kopia uprawnień budowlanych projektanta.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posOffset>-163830</wp:posOffset>
            </wp:positionH>
            <wp:positionV relativeFrom="paragraph">
              <wp:posOffset>158750</wp:posOffset>
            </wp:positionV>
            <wp:extent cx="5982335" cy="8229600"/>
            <wp:effectExtent l="0" t="0" r="0" b="0"/>
            <wp:wrapSquare wrapText="largest"/>
            <wp:docPr id="2" name="Obraz2" descr="" title="Kopia uprawnień budowlanych projektanta Huberta A. Ciesielskiego - str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2" descr="" title="Kopia uprawnień budowlanych projektanta Huberta A. Ciesielskiego - str.2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-386" t="-273" r="-386" b="-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233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rial" w:ascii="Arial" w:hAnsi="Arial"/>
        </w:rPr>
        <w:t>Obraz-2. Kopia uprawnień budowlanych projektanta.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17870" cy="8241030"/>
            <wp:effectExtent l="0" t="0" r="0" b="0"/>
            <wp:wrapSquare wrapText="largest"/>
            <wp:docPr id="3" name="Obraz3" descr="" title="Kopia zaświadczenia z izby projektanta Huberta A. Ciesielski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3" descr="" title="Kopia zaświadczenia z izby projektanta Huberta A. Ciesielskiego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-195" t="-138" r="-195" b="-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7870" cy="8241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</w:rPr>
        <w:t>Obraz-3. Kopia zaświadczenia z izby zawodowej projektanta.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u w:val="none"/>
        </w:rPr>
      </w:pPr>
      <w:r>
        <w:rPr>
          <w:sz w:val="24"/>
          <w:szCs w:val="24"/>
          <w:u w:val="none"/>
        </w:rPr>
        <w:t>OŚWIADCZENIE PROJEKTANTA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ab/>
      </w:r>
      <w:r>
        <w:rPr>
          <w:rFonts w:cs="Arial" w:ascii="Arial" w:hAnsi="Arial"/>
          <w:sz w:val="24"/>
          <w:szCs w:val="24"/>
        </w:rPr>
        <w:t>Na podstawie art. 34 ust. 3d pkt 3 oraz art. 34 ust. 3e Ustawy z dnia 7 lipca 1994 r. Prawo budowlane (Dz. U. z 2020 r. poz. 1333, 2127, 2320, z 2021 r. poz. 11, 234, 282, 784) oświadczam,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że niniejszy </w:t>
      </w:r>
      <w:r>
        <w:rPr>
          <w:rFonts w:cs="Arial" w:ascii="Arial" w:hAnsi="Arial"/>
          <w:b/>
          <w:bCs/>
          <w:sz w:val="24"/>
          <w:szCs w:val="24"/>
        </w:rPr>
        <w:t>projekt architektoniczno - budowlany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wykonany na rzecz zamierzenia budowlanego: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Remont pomieszczeń dydaktycznych w budynku „C”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Zespołu Szkół Ponadpodstawowych Nr 2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Centrum Kształcenia Zawodowego im. T. Kościuszki w Łowiczu,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i/>
          <w:i/>
          <w:iCs/>
          <w:sz w:val="24"/>
          <w:szCs w:val="24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 xml:space="preserve">w ramach projektu pod nazwą: 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i/>
          <w:iCs/>
          <w:sz w:val="24"/>
          <w:szCs w:val="24"/>
        </w:rPr>
        <w:t>„</w:t>
      </w:r>
      <w:r>
        <w:rPr>
          <w:rFonts w:cs="Arial" w:ascii="Arial" w:hAnsi="Arial"/>
          <w:i/>
          <w:iCs/>
          <w:sz w:val="24"/>
          <w:szCs w:val="24"/>
        </w:rPr>
        <w:t>Modernizacja pracowni warsztatowych do potrzeb zdobycia kwalifikacji branżowych na nowoczesnym rynku pracy mechanizacji rolnictwa”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sz w:val="24"/>
          <w:szCs w:val="24"/>
        </w:rPr>
        <w:t>Lokalizacja: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ul. Blich 10,  99-400 Łowicz,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dz. nr ewid. 1376/6, obręb: 0004 Korabka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tabs>
          <w:tab w:val="clear" w:pos="708"/>
          <w:tab w:val="left" w:pos="3114" w:leader="none"/>
        </w:tabs>
        <w:spacing w:lineRule="auto" w:line="240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- został sporządzony zgodnie z obowiązującymi przepisami i zasadami wiedzy technicznej.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Osoby, o których mowa w art. 20 ust. 1 pkt 1a ustawy Prawo budowlane, biorące udział w opracowaniu projektu: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tbl>
      <w:tblPr>
        <w:tblW w:w="9056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6401"/>
        <w:gridCol w:w="2654"/>
      </w:tblGrid>
      <w:tr>
        <w:trPr/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Opracowanie:</w:t>
            </w:r>
          </w:p>
        </w:tc>
        <w:tc>
          <w:tcPr>
            <w:tcW w:w="2654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Podpis:</w:t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Projektant: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HUBERT A. CIESIELSKI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upr. bud. w spec. architektonicznej nr 16/PDOKK/2014</w:t>
            </w:r>
          </w:p>
        </w:tc>
        <w:tc>
          <w:tcPr>
            <w:tcW w:w="2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Współpraca - opracowujący: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ŁUKASZ WOJTYSIAK</w:t>
            </w:r>
          </w:p>
        </w:tc>
        <w:tc>
          <w:tcPr>
            <w:tcW w:w="2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055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sz w:val="22"/>
                <w:szCs w:val="22"/>
                <w:u w:val="none"/>
              </w:rPr>
            </w:pPr>
            <w:r>
              <w:rPr>
                <w:rFonts w:cs="Arial" w:ascii="Arial" w:hAnsi="Arial"/>
                <w:sz w:val="22"/>
                <w:szCs w:val="22"/>
                <w:u w:val="none"/>
              </w:rPr>
              <w:t>PAŹDZIERNIK 2025</w:t>
            </w:r>
          </w:p>
        </w:tc>
      </w:tr>
    </w:tbl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color w:val="FF0000"/>
          <w:sz w:val="28"/>
          <w:szCs w:val="28"/>
        </w:rPr>
      </w:pPr>
      <w:r>
        <w:rPr>
          <w:rFonts w:cs="Arial" w:ascii="Arial" w:hAnsi="Arial"/>
          <w:color w:val="FF0000"/>
          <w:sz w:val="28"/>
          <w:szCs w:val="28"/>
        </w:rPr>
      </w:r>
    </w:p>
    <w:p>
      <w:pPr>
        <w:pStyle w:val="Heading2"/>
        <w:numPr>
          <w:ilvl w:val="0"/>
          <w:numId w:val="1"/>
        </w:numPr>
        <w:ind w:hanging="0" w:start="0"/>
        <w:jc w:val="start"/>
        <w:rPr>
          <w:sz w:val="26"/>
          <w:szCs w:val="26"/>
        </w:rPr>
      </w:pPr>
      <w:r>
        <w:rPr>
          <w:sz w:val="26"/>
          <w:szCs w:val="26"/>
        </w:rPr>
        <w:t>I. DANE OGÓLNE</w:t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rFonts w:ascii="Arial" w:hAnsi="Arial"/>
          <w:sz w:val="24"/>
          <w:szCs w:val="24"/>
        </w:rPr>
      </w:pPr>
      <w:r>
        <w:rPr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rFonts w:eastAsia="HG Mincho Light J" w:cs="Arial"/>
          <w:b/>
          <w:bCs/>
          <w:u w:val="single"/>
        </w:rPr>
      </w:pPr>
      <w:r>
        <w:rPr>
          <w:sz w:val="24"/>
          <w:szCs w:val="24"/>
        </w:rPr>
        <w:t>1. Przedmiot opracowania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 xml:space="preserve">Przedmiotem niniejszego opracowania jest projekt  architektoniczno - budowlany, wewnętrznego remontu pracowni dydaktycznych, znajdujących się w budynku „C” Zespołu Szkół Ponadpodstawowych Nr 2, </w:t>
      </w:r>
      <w:r>
        <w:rPr>
          <w:rFonts w:eastAsia="HG Mincho Light J"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Centrum Kształcenia Zawodowego im. Tadeusza Kościuszki w Łowiczu. Adres inwestycji: ul. Blich 10, 99-400 Łowicz, dz. nr ewid. 1376/6, obręb: 0004 – Korabka, Łowicz.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i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</w:pPr>
      <w:r>
        <w:rPr>
          <w:rFonts w:eastAsia="HG Mincho Light J"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ab/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Opracowanie stanowi część całego zadania: Remont pomieszczeń dydaktycznych w budynku „C” i „B” Zespołu Szkół Ponadpodstawowych Nr 2, Centrum Kształcenia Zawodowego im. Tadeusz Kościuszki w Łowiczu </w:t>
      </w:r>
      <w:r>
        <w:rPr>
          <w:rFonts w:eastAsia="HG Mincho Light J" w:cs="Arial" w:ascii="Arial" w:hAnsi="Arial"/>
          <w:b w:val="false"/>
          <w:bCs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  <w:t xml:space="preserve">w ramach projektu pod nazwą: </w:t>
      </w:r>
      <w:r>
        <w:rPr>
          <w:rFonts w:cs="Arial" w:ascii="Arial" w:hAnsi="Arial"/>
          <w:sz w:val="24"/>
          <w:szCs w:val="24"/>
        </w:rPr>
        <w:t xml:space="preserve">„Modernizacja pracowni warsztatowych do potrzeb zdobycia kwalifikacji branżowych na nowoczesnym rynku pracy </w:t>
      </w:r>
      <w:r>
        <w:rPr>
          <w:rFonts w:eastAsia="HG Mincho Light J" w:cs="Arial" w:ascii="Arial" w:hAnsi="Arial"/>
          <w:b w:val="false"/>
          <w:bCs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  <w:t>mechanizacji rolnictwa”.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eastAsia="HG Mincho Light J" w:cs="Arial" w:ascii="Arial" w:hAnsi="Arial"/>
          <w:b w:val="false"/>
          <w:bCs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  <w:tab/>
        <w:t>Dokumentacja dotycząca budynku „B” – stanowi odrębne opracowanie.</w:t>
      </w:r>
    </w:p>
    <w:p>
      <w:pPr>
        <w:pStyle w:val="Zawartotabeli"/>
        <w:widowControl w:val="false"/>
        <w:suppressLineNumbers/>
        <w:suppressAutoHyphens w:val="false"/>
        <w:bidi w:val="0"/>
        <w:spacing w:lineRule="auto" w:line="240" w:before="0" w:after="0"/>
        <w:ind w:end="57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rFonts w:ascii="Arial" w:hAnsi="Arial"/>
          <w:sz w:val="24"/>
          <w:szCs w:val="24"/>
        </w:rPr>
      </w:pPr>
      <w:r>
        <w:rPr>
          <w:sz w:val="24"/>
          <w:szCs w:val="24"/>
        </w:rPr>
        <w:t>2. Podstawa opracowania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Zlecenie inwestora,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Umowa z inwestorem,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Ustalenia wynikające z formy inwestycji,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Wizja lokalna w miejscu inwestycji,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Pomiary inwentaryzacyjne przeprowadzone w obrębie przedmiotowych pomieszczeń,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Mapa zasadnicza,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Wytyczne i rozwiązania projektowe pozostałych branż,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Podstawy formalno – prawne.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rFonts w:eastAsia="HG Mincho Light J" w:cs="Arial"/>
          <w:b/>
          <w:bCs/>
          <w:u w:val="single"/>
        </w:rPr>
      </w:pPr>
      <w:r>
        <w:rPr>
          <w:sz w:val="24"/>
          <w:szCs w:val="24"/>
        </w:rPr>
        <w:t>3. Dane i parametry inwentaryzacyjne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Przedmiotowy budynek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Pomieszczenia podlegające pracom remontowym znajdują się w budynku „C” Zespołu Szkół Ponadpodstawowych Nr 2, zlokalizowanym przy ul. Blich 10, na dz. nr 1376/6. Przedmiotowy budynek to obiekt usytuowany w tylnej części terenu obejmującego kompleks zabudowań szkolnych. Obiekt składa się z trzech części: 1) środkowej – parterowej, 2) wschodniej o czterech kondygnacjach, 3) zachodniej, którą stanowi parterowa hala garażowa, we fragmencie dwukondygnacyjna (z wykorzystaniem piętrowej części na pomieszczenia dydaktyczne).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Budynek wzniesiony jest na fundamentach betonowych, jako murowany (ściany docieplone styropianem), przekryty dachami o zróżnicowanej konstrukcji. Część środkowa przekryta jest stropodachem wykończonym papą, część wschodnia – dachem o więźbie drewnianej pokrytej blachą, zadaszenie hali garażowej stanowią płyty warstwowe zamontowane na kratownicach stalowych.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Budynek zasilany jest w energię elektryczną i wodę poprzez podłączenia do ogólnej infrastruktury terenu. Energia cieplna do zasilania c.o. i c.w.u. wytwarzana jest w kotłowni usytuowanej w piwnicy części wschodniej. Obiekt posiada pełne wyposażenie w instalacje wewnętrzne: instalację elektryczną, internetową, instalacje sanitarne (wodną, kanalizacyjną, cwu, i co – grzejnikową). Pomieszczenia w budynku wyposażone są w kanały wentylacji grawitacyjnej, a część z nich w zależności od wymogów i przeznaczenia posiada wyciągi mechaniczne zaopatrzone w wentylatory.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Ogólny opis  pomieszczeń przeznaczonych do remontu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Pracownia agrotroniki II (AG II)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– na poziomie piętra w części przylegającej do hali garażowej w budynku „C”.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Połączenie komunikacyjne i droga ewakuacyjna na główny korytarz – za pomocą klatki schodowej.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Istniejący układ funkcjonalny – dwa pomieszczenia przedzielone ścianą działową z naświetlem wewnętrznym i drzwiami przejściowymi (pomieszczenia niezagospodarowane w czasie realizacji prac inwentaryzacyjnych).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Istniejące wykończenie: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ściany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posadzka - płytki ceramiczne podłogowe,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sufit -  gipsowy, podwieszany do istniejącej konstrukcji,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Istniejąca stolarka: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drzwi płycinowe w drewnianych futrynach, okna PCV,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Wyposażenie w instalacje wewnętrzne: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co – grzejniki żebrowe stalowe,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wody i kanalizacja doprowadzone do istniejącej umywalki,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elektryczna (gniazda 230V i oświetlenie podwieszone do sufitu),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internetowa – doprowadzona do gniazda LAN,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wentylacja grawitacyjna (kratka wentylacyjna w suficie).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pomieszczenia: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pomieszczenie wewnętrzne (a) – 10,18m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pomieszczenie zewnętrzne (b) – 17,08m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pomieszczeń – 2,88-2,90m,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poziomu posadzki – na równi z poziomem posadzki przed wejściem do pomieszczenia.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Pracownia rolnictwa precyzyjnego (RLP)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– na poziomie parteru w części środkowej budynku „C”.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Połączenie komunikacyjne i droga ewakuacyjna na główny korytarz – poprzez pomieszczenie ślusarni.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Istniejący układ funkcjonalny –  jedno pomieszczenie na planie kwadratu, bez podziałów wewnętrznych (w czasie wykonywania inwentaryzacji pomieszczenie niezagospodarowane).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Istniejące wykończenie: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ściany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posadzka - płytki ceramiczne podłogowe,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sufit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Istniejąca stolarka / ślusarka: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drzwi stalowe dwuskrzydłowe, okno i naświetle - PCV,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Wyposażenie w instalacje wewnętrzne: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co – grzejnik typu faviera,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elektryczna (gniazda 230V i 400V, oświetlenie górne podwieszone do stalowych linek rozpiętych na przeciwległych ścianach),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wentylacja grawitacyjna (wywietrzaki dachowe).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pomieszczenia – 33,63m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  <w:r>
        <w:rPr>
          <w:rFonts w:eastAsia="HG Mincho Light J" w:cs="Arial" w:ascii="Arial" w:hAnsi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>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pomieszczenia – 4,49m,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poziomu posadzki – na równi z poziomem posadzki ślusarni.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Ślusarnia (SL):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– na poziomie parteru w części środkowej budynku „C”.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Połączenie komunikacyjne i droga ewakuacyjna na główny korytarz – bezpośrednia, istniejącymi drzwiami.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Istniejący układ funkcjonalny –  jedno pomieszczenie na planie prostokąta, bez podziałów wewnętrznych. Pomieszczenie zagospodarowane: stanowiska pracy uczniów (warsztaty ślusarskie) i umeblowanie towarzyszące (stojak, szafki).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Istniejące wykończenie: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ściany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posadzka - płytki ceramiczne podłogowe,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sufit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Istniejąca stolarka / ślusarka: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drzwi stalowe dwuskrzydłowe, okno i naświetla wewnętrzne i zewnętrzne- PCV, brama uchylna.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Wyposażenie w instalacje wewnętrzne: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co – grzejnik typu faviera,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elektryczna (gniazda 230V i 400V, oświetlenie górne podwieszone do stalowych linek rozpiętych na przeciwległych ścianach),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wentylacja grawitacyjna (wywietrzaki dachowe).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pomieszczenia – 49,93m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  <w:r>
        <w:rPr>
          <w:rFonts w:eastAsia="HG Mincho Light J" w:cs="Arial" w:ascii="Arial" w:hAnsi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>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pomieszczenia – 4,49m,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poziomu posadzki – o około 3,5 - 4cm powyżej poziomu posadzki przed wejściem do pomieszczenia.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Spawalnia (SL-A) i magazynek (SL-B):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– na poziomie parteru w części środkowej budynku „C”.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Połączenie komunikacyjne i droga ewakuacyjna na główny korytarz – bezpośrednia, istniejącymi drzwiami z pomieszczenia spawalni oraz poprzez pomieszczenie spawalni z magazynku.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Istniejący układ funkcjonalny. Spawalnia stanowi jedno pomieszczenie usytuowane na planie prostokąta, z przejściem wewnętrznym do magazynku zlokalizowanego w tylnej części, przy ścianie zewnętrznej.  Pomieszczenia zagospodarowane: stanowiska spawalnicze oddzielone od siebie i od otwartej części pomieszczenia parawanami spawalniczymi. Umeblowanie towarzyszące:  stół roboczy, biurko, krzesła, regały.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Istniejące wykończenie: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ściany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posadzka - betonowa,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sufit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Istniejąca stolarka / ślusarka: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drzwi stalowe dwuskrzydłowe (wejściowe) i jednoskrzydłowe (do magazynku), okno i naświetla wewnętrzne stalowe, naświetla zewnętrzne - PCV, brama dwuskrzydłowa stalowa.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Wyposażenie w instalacje wewnętrzne: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co – grzejniki typu faviera,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elektryczna (gniazda 230V i 400V, oświetlenie górne podwieszone do stalowych linek rozpiętych na przeciwległych ścianach),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wentylacja grawitacyjna pomieszczenia (wywietrzaki dachowe),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wyciąg mechaniczny z podłączeniem do odciągów spawalniczych,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a) spawalnia – 50,19m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  <w:r>
        <w:rPr>
          <w:rFonts w:eastAsia="HG Mincho Light J" w:cs="Arial" w:ascii="Arial" w:hAnsi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>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b) magazynek – 4,43m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  <w:r>
        <w:rPr>
          <w:rFonts w:eastAsia="HG Mincho Light J" w:cs="Arial" w:ascii="Arial" w:hAnsi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>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pomieszczeń – 4,49m,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poziomu posadzki – o około 3,5 - 4cm powyżej poziomu posadzki przed wejściem do pomieszczenia.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rFonts w:eastAsia="HG Mincho Light J" w:cs="Arial"/>
          <w:b/>
          <w:bCs/>
          <w:u w:val="none"/>
        </w:rPr>
      </w:pPr>
      <w:r>
        <w:rPr>
          <w:sz w:val="24"/>
          <w:szCs w:val="24"/>
        </w:rPr>
        <w:t>4. Zakres planowanych prac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non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Uwaga: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 xml:space="preserve">- 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wymienione prace dotyczące instalacji elektrycznych, sanitanych i co, ujęte zostały w projektach branżowych poszczególnych instalacji;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- wymienione prace architektoniczno – budowlane, szczegółowo opisane zostały w projekcie wykonawczym i technicznym branży architektoniczno – budowlanej;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color w:val="000000"/>
          <w:sz w:val="24"/>
          <w:szCs w:val="24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Pracownia agrotroniki II (AG II)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ościeżnic z drzwiami,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okna,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grzejników (do ponownego montażu),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instalacji elektrycznej i wod-kan,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skucie / demontaż okładziny podłogowej,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rozbiórka ścian działowych,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demontaż sufitu podwieszonego,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zeskrobanie i zmycie starej farby,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murowanienie ściany działowej z wykonaniem wykończenia,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instalacji elektrycznej oświetleniowej i gniazd wtykowych,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montaż instalacji internetowej - gniazd RJ45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z podłączeniem do projektowanej szafy RACK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naprawa i uzupełnienie tynków,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gruntowanie, gładzenie i malowanie ścian,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sufitu podwieszonego, z konstrukcją wsporczą,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montaż uchwytu projektora </w:t>
      </w:r>
      <w:r>
        <w:rPr>
          <w:rFonts w:cs="Arial" w:ascii="Arial" w:hAnsi="Arial"/>
          <w:color w:val="000000"/>
          <w:sz w:val="24"/>
          <w:szCs w:val="24"/>
        </w:rPr>
        <w:t>z demontażu</w:t>
      </w:r>
      <w:r>
        <w:rPr>
          <w:rFonts w:cs="Arial" w:ascii="Arial" w:hAnsi="Arial"/>
          <w:color w:val="000000"/>
          <w:sz w:val="24"/>
          <w:szCs w:val="24"/>
        </w:rPr>
        <w:t xml:space="preserve">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grzejników z demontażu,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usprawnienie wentylacji pomieszczenia (montaż nawiewników okiennych / montaż kanału wentylacyjnego)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podłogi z płytek ceramicznych wraz z listwami przypodłogowymi,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drzwi o podwyższonej izolacyjności akustycznej z ościeżnicą,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wywóz i utylizacja gruzu oraz pozostałych materiałów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z rozbiórek / demontaży,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prace porządkowe,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pomiary elektryczne,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badania szczelności instalacji wod-kan i co.</w:t>
      </w:r>
    </w:p>
    <w:p>
      <w:pPr>
        <w:pStyle w:val="Normal"/>
        <w:suppressAutoHyphens w:val="false"/>
        <w:spacing w:lineRule="auto" w:line="240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color w:val="000000"/>
          <w:sz w:val="24"/>
          <w:szCs w:val="24"/>
        </w:rPr>
        <w:t>- montaż przed wejściem tabliczki  informacyjnej z nazwą pomieszczenia z dodatkowym tekstem w alfabecie Braille'a,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color w:val="000000"/>
          <w:sz w:val="24"/>
          <w:szCs w:val="24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Pracownia rolnictwa precyzyjnego (RLP)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ościeżnic z drzwiami,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grzejników,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instalacji elektrycznej,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/ skucie istniejącej posadzki wraz z pracami umożliwiającymi przystosowanie poziomu posadzki pomieszczenia, do poziomu posadzki przed wejściem (frezowanie warstwy betonowej);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zeskrobanie i zmycie starej farby,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zamurowanie otworu drzwiowego z wykonaniem wykończenia ściany,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instalacji elektrycznej oświetleniowej i gniazd wtykowych,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montaż instalacji internetowej - gniazd RJ45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z podłączeniem do projektowanej szafy RACK,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kabla HDMI z gniazdami przy rzutniku i biurku nauczyciela,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naprawa i uzupełnienie tynków,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wykonanie okładzin ściennych z płytek do wys. górnej linii drzwi,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gruntowanie, gładzenie, malowanie ścian i sufitów,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posadzki z płytek gresowych,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nowych grzejników,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usprawnienie wentylacji pomieszczenia (montaż nawiewników okiennych / udrożnienie, czyszczenie istniejących wywietrzaków sufitowych),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drzwi o podwyższonej izolacyjności akustycznej z ościeżnicą,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wywóz i utylizacja gruzu oraz pozostałych materiałów z rozbiórek/demontaży,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prace porządkowe,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pomiary elektryczne, badania szczelności instalacji co.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przed wejściem tabliczki  informacyjnej z nazwą pomieszczenia z dodatkowym tekstem w alfabecie Braille'a.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  <w:u w:val="single"/>
        </w:rPr>
        <w:t>Ślusarnia (SL)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ościeżnic z drzwiami,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grzejników,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instalacji elektrycznej,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/ skucie istniejącej posadzki wraz z pracami umożliwiającymi przystosowanie poziomu posadzki pomieszczenia, do poziomu posadzki przed wejściem (frezowanie warstwy betonowej);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zeskrobanie i zmycie starej farby,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instalacji elektrycznej oświetleniowej i gniazd wtykowych,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naprawa i uzupełnienie tynków,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wykonanie okładzin ściennych z płytek do wys. górnej linii drzwi,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wykonanie posadzki technicznej z żywicy epoksydowej z posypką kwarcową, wraz z równaniem frezowanej warstwy za pomocą dodatkowej wylewki betonowej;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gruntowanie, gładzenie, malowanie ścian i sufitów,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nowych grzejników,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usprawnienie wentylacji pomieszczenia (montaż nawiewników okiennych / udrożnienie, czyszczenie istniejących wywietrzaków sufitowych)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montaż drzwi o podwyższonej izolacyjności akustycznej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z ościeżnicą,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wywóz i utylizacja gruzu oraz pozostałych materiałów z rozbiórek / demontaży,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prace porządkowe,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pomiary elektryczne, badania szczelności instalacji co.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przed wejściem tabliczki  informacyjnej z nazwą pomieszczenia z dodatkowym tekstem w alfabecie Braille'a.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  <w:u w:val="single"/>
        </w:rPr>
        <w:t>Spawalnia (SL-A)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ościeżnic z drzwiami,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naświetli,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grzejników,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instalacji elektrycznej,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istniejących rurociągów wyciągu ze stanowisk spawalniczych (do powtórnego montażu),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stanowisk spawalniczych wraz z odciągami (do powtórnego montażu),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prace rozbiórkowe w obrębie posadzki umożliwiające przystosowanie poziomu posadzki pomieszczenia, do poziomu posadzki przed wejściem (frezowanie warstwy betonowej);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zeskrobanie i zmycie starej farby,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instalacji elektrycznej oświetleniowej i gniazd wtykowych,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naprawa i uzupełnienie tynków,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wykonanie powłoki malarskiej z atestowanej farby poliwinylowej przeznaczonej do malowania pomieszczeń spawalniczych, do wys. prowadzenia prac spawalniczych (około 2,4 m),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wykonanie posadzki technicznej z żywicy epoksydowej z posypką kwarcową, wraz z równaniem frezowanej warstwy,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gruntowanie, gładzenie, malowanie ścian i sufitów,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nowych grzejników,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usprawnienie wentylacji pomieszczenia, poprzez: montaż nawiewników okiennych, udrożnienie, czyszczenie istniejących wywietrzaków sufitowych, montaż nawiewnej kratki wentylacyjnej z przepustnicą – do kompensacji powietrza zasysanego przez odciągi spawalnicze,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montaż drzwi o podwyższonej izolacyjności akustycznej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z ościeżnicą (dwuskrzydłowych),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nowych naświetli typu fix,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ponowny istniejących rurociągów wyciągu ze stanowisk spawalniczych,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ponowny stanowisk spawalniczych wraz z odciągami (do powtórnego montażu),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nowego stanowiska spawalniczego, wraz z projektowanym odciągiem wykorzystującym istniejący kanał wentylacyjny,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kotar ochronnych stanowisk spawalniczych wraz z konstrukcją do ich zawieszenia,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wywóz i utylizacja gruzu oraz pozostałych materiałów,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z rozbiórek/demontaży,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prace porządkowe,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pomiary elektryczne, badania szczelności instalacji co.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przed wejściem tabliczki  informacyjnej z nazwą pomieszczenia z dodatkowym tekstem w Alfabecie Braille'a,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  <w:u w:val="single"/>
        </w:rPr>
        <w:t>Magazynek spawalni (SL-B)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ościeżnic z drzwiami,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instalacji elektrycznej,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zeskrobanie i zmycie starej farby,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prace rozbiórkowe w obrębie posadzki umożliwiające przystosowanie poziomu posadzki pomieszczenia, do poziomu posadzki przed wejściem (frezowanie warstwy betonowej);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instalacji elektrycznej oświetleniowej i gniazd wtykowych,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montaż narożników ochronnych przy drzwiach, 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naprawa i uzupełnienie tynków,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wykonanie posadzki technicznej z żywicy epoksydowej z posypką kwarcową, wraz z równaniem frezowanej warstwy, 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wykonanie wzmocnionej powłoki malarskiej z farby ceramicznej do wys. górnej linii drzwi,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gruntowanie, gładzenie, malowanie ścian i sufitów,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drzwi jednoskrzydłowych z ościeżnicą,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wywóz i utylizacja gruzu oraz pozostałych materiałów 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z rozbiórek/demontaży,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prace porządkowe,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pomiary elektryczne,</w:t>
      </w:r>
    </w:p>
    <w:p>
      <w:pPr>
        <w:pStyle w:val="Normal"/>
        <w:suppressAutoHyphens w:val="false"/>
        <w:spacing w:lineRule="auto" w:line="240" w:before="57" w:after="57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/>
        <w:t>5. Ogólne zasady prowadzenia robót budowlanych, montażowych, demontażowych i rozbiórkowych oraz zagospodarowanie materiału rozbiórkowego i z demontażu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  <w:t>Prace przygotowawcze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  <w:t>Przed przystąpieniem do zasadniczych prac  należy przeprowadzić następujące czynności przygotowawcze: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przygotowanie pomieszczeń podlegających remontowi i odgrodzenie od pomieszczeń pozostających w użytkowaniu,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wyznaczenie komunikacji i dostępu do remontowanych pomieszczeń, nie kolidujących z ogólną komunikacją w budynku,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wyznaczenie miejsca gromadzenia materiałów budowlanych oraz wyznaczenie miejsca gromadzenia i segregacji materiału z rozbiórek i demontażu,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odseparowanie pomieszczeń  w sposób zabezpieczający przed dostępem osób niepowołanych i uniemożliwiający rozprzestrzenianie materiałów budowlanych, porozbiórkowych oraz narzędzi poza wyznaczony teren,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oznaczenie tablicami ostrzegawczymi pomieszczeń, w których wykonywane są prace,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sprawdzenie pomieszczeń w celu wyeliminowania istnienia niezlokalizowanych wcześniej instalacji i urządzeń, mogących ulec zniszczeniu lub stanowić zagrożenie w trakcie prowadzenia prac.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  <w:t xml:space="preserve">Sposób prowadzenia robót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  <w:u w:val="single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  <w:t>Prace należy prowadzić z zachowaniem szczególnej ostrożności i z podjęciem wszelkich kroków bezpieczeństwa. Podstawowe warunki realizacji robót obejmują niżej wymienione zalecenia.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Prace należy prowadzić przy użyciu odpowiednich narzędzi i sprzętu. Przewiduje się prowadzenie prac ręcznych, jak również z użyciem sprzętu mechanicznego / elektrycznego, a w przypadku przenoszenia i przewożenia materiałów budowlanych oraz materiałów rozbiórkowych – sprzętu ciężkiego.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Przy prowadzeniu prac należy stosować urządzenia zabezpieczające i ochronne, umożliwiające bezpieczne działanie sprzętu mechanicznego.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Pracownicy powinni być zaopatrzeni w środki ochronne jak odzież, maski, okulary, środki higieniczne.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Prace należy realizować wyłącznie po zabezpieczeniu pomieszczeń podlegających remontowi i zapewnieniu bezpieczeństwa osób postronnych.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Materiały budowlane powinny być gromadzone w pomieszczeniach podlegających remontowi lub w wyznaczonych miejscach na zewnątrz tych pomieszczeń bez dostępu osób postronnych. Materiał rozbiórkowy powinien być sukcesywnie przenoszony w wyznaczone miejsca. Nie dopuszcza się zalegania materiału w terenie prowadzenia prac.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Prace należy prowadzić z zachowaniem ostrożności, w ustalonej przez kierującego robotami kolejności. Prace rozbiórkowe i demontażowe należy wykonywać stopniowo bez wyrywania, obalania, podcinania dużych fragmentów, mogących uszkodzić konstrukcję przegród istniejącego budynku lub inne jego elementy.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  <w:t>Zagospodarowanie materiału rozbiórkowego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  <w:u w:val="single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  <w:t xml:space="preserve">Wykonawca jest zobowiązany do zagospodarowania i wywiezienia odpadów powstałych w procesie rozbiórek i demontaży. Posiadacz odpadów powinien postępować z odpadami w sposób zgodny z zasadami gospodarowania odpadami oraz wymogami ochrony środowiska. Materiały z robót rozbiórkowych powinny być segregowane w miejscu ich demontażu i magazynowane selektywnie do czasu wywozu z terenu robót. Zgodnie </w:t>
      </w:r>
      <w:r>
        <w:rPr>
          <w:rFonts w:cs="Arial" w:ascii="Arial" w:hAnsi="Arial"/>
          <w:sz w:val="24"/>
          <w:szCs w:val="24"/>
        </w:rPr>
        <w:t>z Rozporządzeniem Ministra Środowiska z dnia 27 września 2001 r. w sprawie katalogu odpadów (Dz.U. Nr 112, póz. 1206) materiały z rozbiórki należą do grupy 17 - odpady z budowy, remontów i demontażu obiektów budowlanych oraz infrastruktury drogowej.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W rezultacie robót rozbiórkowych zostaną na placu rozbiórki wytworzone następujące rodzaje odpadów: 17.01.01 - gruz betonowy, 17.01.02 - gruz ceglany,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17.01.03 - odpady innych materiałów ceram. i elementów wyposażenia, 17.01.80 - usunięte tynki, 17.02.03 - tworzywa sztuczne, 17.04.05 - żelazo i stal, 17.09.04 - zmieszane odpady z demontażu inne niż wymienione wyżej; mniej prawdopodobne: 17.02.01 – drewno, 17.02.02 – szkło,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Nie stwierdzono odpadów azbestowych. Z wytworzonych odpadów należy oddzielić te, które mogą stanowić zagrożenie dla ochrony środowiska. Wywozem i utylizacją elementów stanowiących zagrożenie dla środowiska powinny zajmować się specjalistyczne firmy stosujące odpowiednio bezpieczne technologie - nie narażające ludzi w trakcie wykonywania prac i nie skażające dodatkowo otoczenia. Pozostałe odpady podlegają składowaniu na składowisku odpadów komunalnych.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sz w:val="26"/>
          <w:szCs w:val="26"/>
        </w:rPr>
      </w:pPr>
      <w:r>
        <w:rPr>
          <w:sz w:val="26"/>
          <w:szCs w:val="26"/>
        </w:rPr>
        <w:t>II. CZĘŚĆ OPISOWA FORMALNA  DO PROJEKTU ARCHITEKTONICZNO – BUDOWLANEGO</w:t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 w:val="false"/>
          <w:bCs w:val="false"/>
          <w:sz w:val="24"/>
          <w:szCs w:val="24"/>
        </w:rPr>
      </w:pPr>
      <w:r>
        <w:rPr/>
        <w:t>1. Rodzaj i kategoria obiektu budowlanego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 xml:space="preserve">Przedmiotem inwestycji jest remont istniejących pomieszczeń w budynku szkolnym. Budynki szkolne – </w:t>
      </w:r>
      <w:r>
        <w:rPr>
          <w:rFonts w:cs="Arial" w:ascii="Arial" w:hAnsi="Arial"/>
          <w:b/>
          <w:bCs/>
          <w:sz w:val="24"/>
          <w:szCs w:val="24"/>
        </w:rPr>
        <w:t>kategoria obiektu - IX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 w:val="false"/>
          <w:bCs w:val="false"/>
          <w:sz w:val="24"/>
          <w:szCs w:val="24"/>
        </w:rPr>
      </w:pPr>
      <w:r>
        <w:rPr/>
        <w:t>2. Zamierzony sposób użytkowania oraz program użytkowy obiektu budowlanego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 xml:space="preserve">Dotychczasowa funkcja i program użytkowy obiektu budowlanego oraz przedmiotowych pomieszczeń nie ulegnie zmianie. Pomieszczenia użytkowane będą zgodnie z ich pierwotnym przeznaczeniem jako pracownie dydaktyczne i warsztatowe. 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sz w:val="24"/>
          <w:szCs w:val="24"/>
        </w:rPr>
      </w:pPr>
      <w:r>
        <w:rPr/>
        <w:t>3. Układ przestrzenny, forma architektoniczna oraz podstawowe dane techniczne, wykończeniowe i kolorystyka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Układ przestrzenny i forma architektoniczna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 xml:space="preserve">W wyniku przeprowadzonego remontu nie zmieni się ogólna funkcja i gabaryty pomieszczeń. </w:t>
      </w:r>
    </w:p>
    <w:p>
      <w:pPr>
        <w:pStyle w:val="Normal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Wg założeń projektowych pracownia agrotroniki II stanowić będzie jedno pomieszczenie, w związku z powyższym zlikwidowana zostanie wewnętrzna ściana działowa, a dotychczasowa powierzchnia ulegnie nieznacznej zmianie. Ponadto w związku z koniecznością uzyskania prawidłowej wysokości (dla pomieszczenia dydaktycznego) jej wysokość podniesiona zostanie do 3,00m.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Układ funkcjonalny pozostałych pracowni podlegających remontowi oraz ich powierzchnia pozostaną bez zmian. Dostosowany natomiast zostanie poziom ich posadzki do poziomu posadzki przed wejściem, w celu likwidacji występującej  bariery architektonicznej.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Podstawowe dane techniczne, materiałowe, wykończeniowe i kolorystyka</w:t>
      </w:r>
    </w:p>
    <w:p>
      <w:pPr>
        <w:pStyle w:val="Normal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>Uwaga:</w:t>
      </w:r>
      <w:r>
        <w:rPr>
          <w:rFonts w:cs="Arial" w:ascii="Arial" w:hAnsi="Arial"/>
          <w:b w:val="false"/>
          <w:bCs w:val="false"/>
          <w:sz w:val="24"/>
          <w:szCs w:val="24"/>
        </w:rPr>
        <w:t xml:space="preserve"> szczegółowe dane techniczne, wykonawcze,  materiałowe i wykończeniowe – wg projektu wykonawczego oraz technicznego.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Ogólne rozwiązania techniczne planowanego remontu: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single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single"/>
        </w:rPr>
        <w:t>a) Pracownia agrotroniki II: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ściany – farba lateksowa na gładzi cementowej;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posadzka – z płytek gresowych antypoślizgowych o większej odporności na ścieranie i uszkodzenia mechaniczne;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stolarka – drzwi dwuskrzydłowe o podwyższonej izolacyjności akustycznej;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sufit – podwieszany kasetonowy z wbudowanym oświetleniem montowany do konstrukcji stalowej;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rolety w kasecie (w naświetlu od strony hali garażowej);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uchwytu sufitowego uniwersalnego do projektora;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single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single"/>
        </w:rPr>
        <w:t>b) Pracownia rolnictwa precyzyjnego: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ściany – do wys. górnej linii drzwi płytki ceramiczne o zwiększonej odporności na uderzenia,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ściany powyżej linii drzwi (oraz sufit) – farba lateksowa na gładzi cementowej;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posadzka – z płytek gresowych antypoślizgowych o większej odporności na ścieranie i uszkodzenia mechaniczne;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stolarka – drzwi dwuskrzydłowe o podwyższonej izolacyjności akustycznej (stal / aluminium);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rolety w kasecie (w oknie);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uchwytu sufitowego uniwersalnego do projektora;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naroży zabezpieczających w przejściach (stal szczotkowana nierdzewna);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single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single"/>
        </w:rPr>
        <w:t>c) Ślusarnia: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ściany – do wys. górnej linii drzwi płytki ceramiczne o zwiększonej odporności na uderzenia,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ściana powyżej linii drzwi (oraz sufit) – farba lateksowa na gładzi cementowej;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posadzka – z żywicy epoksydowej na warstwie gruntu epoksydowego z posypką kwarcową;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stolarka – drzwi dwuskrzydłowe o podwyższonej izolacyjności akustycznej (stal / aluminium);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naroży zabezpieczających w przejściach (stal szczotkowana nierdzewna);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single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single"/>
        </w:rPr>
        <w:t>d) Spawalnia z magazynkiem: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ściany – do wys. ok. 2,4m – atestowana farba pochłaniająca promieniowanie wynikające z prac spawalniczych (np. poliwinylowa),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ściany powyżej strefy spawania (oraz sufit) – farba lateksowa na gładzi cementowej;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posadzka – z żywicy epoksydowej na warstwie gruntu epoksydowego z posypką kwarcową;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stolarka – drzwi dwuskrzydłowe o podwyższonej izolacyjności akustycznej (stal / aluminium),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naświetla stalowe typu fix (od strony korytarza);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ściany magazynku do wys. górnej linii drzwi wykończone  farbą ceramiczną na gładzi cementowej;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naroży zabezpieczających w przejściach (stal szczotkowana nierdzewna);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istniejących stanowisk spawalniczych i odciągów (po demontażu);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rur wyciągu istniejącego;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nowego stanowiska spawalniczego;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nowego odciągu spawalniczego (branża instalacyjna);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nowego stanowiska spawalniczego;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kurtyn spawalniczych i konstrukcji stalowej kurtyn - z słupków i rur stalowych;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single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single"/>
        </w:rPr>
        <w:t>e) Pozostałe prace: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nowych grzejników (za wyjątkiem pracownik agrotroniki, w której wykorzystane będą kaloryfery istniejące),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nawiewników okiennych,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sprawdzenie, konserwacja  wywietrzaków wentylacji grawitacyjnej i w razie potrzeby udrożnienie,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w pracowni agrotroniki II oraz w spawalni przewidziano zamontowanie wentylacji wspomaganej mechanicznie dedykowanej tym pomieszczeniom;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wykonanie nowej  instalacji elektrycznej wraz z tablicami rozdzielczymi, a w pomieszczeniach agrotroniki II i rolnictwa precyzyjnego instalacja szafy RACK i uchwytu do projektora.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f) kolorystyka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kolorystyka pomieszczeń utrzymana zostanie w barwach stonowanych i spokojnych (proponuje się: odcienie bieli, szarości i beży). Faktury poszczególnych powierzchni projektuje się jako matowe lub półmatowe.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/>
      </w:pPr>
      <w:r>
        <w:rPr/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sz w:val="24"/>
          <w:szCs w:val="24"/>
        </w:rPr>
      </w:pPr>
      <w:r>
        <w:rPr/>
        <w:t>4. Charakterystyczne parametry obiektu budowlanego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sz w:val="24"/>
          <w:szCs w:val="24"/>
        </w:rPr>
        <w:tab/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Pracownia agrotroniki II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- 31,61m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- 3,00m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Pracownia rolnictwa precyzyjnego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- 33,63m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- 4,51m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Ślusarnia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– 49,93m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– 4,51m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Spawalnia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– 50,19m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– 4,51m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Magazynek spawalni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– 4,43m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– 4,51m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 xml:space="preserve"> </w:t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 w:val="false"/>
          <w:bCs w:val="false"/>
          <w:sz w:val="24"/>
          <w:szCs w:val="24"/>
        </w:rPr>
      </w:pPr>
      <w:r>
        <w:rPr/>
        <w:t>5. Opis warunków gruntowo - wodnych oraz informacja o sposobie posadowienia obiektu budowlanego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ab/>
        <w:t xml:space="preserve">Bez zastosowania – w przypadku planowanej inwestycji remontu pomieszczeń warsztatowo – dydaktycznych. </w:t>
      </w:r>
      <w:r>
        <w:rPr>
          <w:rFonts w:cs="Arial" w:ascii="Arial" w:hAnsi="Arial"/>
          <w:i w:val="false"/>
          <w:iCs w:val="false"/>
          <w:sz w:val="24"/>
          <w:szCs w:val="24"/>
        </w:rPr>
        <w:t xml:space="preserve">Nie projektuje się elementów posadowienia. Istniejące warunki gruntowo wodne nie mają wpływu na prowadzoną inwestycję. 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bCs/>
          <w:sz w:val="24"/>
          <w:szCs w:val="24"/>
        </w:rPr>
      </w:pPr>
      <w:r>
        <w:rPr/>
        <w:t>6. Liczba lokali mieszkalnych i użytkowych oraz lokali dostępnych dla osób niepełnosprawnych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W budynku nie znajdują się żadne pomieszczenia mieszkalne i użytkowe komercyjne. Pomieszczenia dydaktyczno – warsztatowe podlegające projektowanym pracom remontowym, za wyjątkiem pracowni agrotroniki II - usytuowanej na piętrze, dostępne będą dla osób poruszających się na wózkach z poziomu korytarza. W przyszłości w ramach odrębnych inwestycji należy wziąć pod uwagę zastosowanie urządzeń do międzykondygnacyjnego transportu osób o ograniczonej zdolności poruszania się w tym poruszających się na wózkach.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eastAsia="Arial" w:cs="Arial" w:ascii="Arial" w:hAnsi="Arial"/>
          <w:b w:val="false"/>
          <w:bCs w:val="false"/>
          <w:sz w:val="24"/>
          <w:szCs w:val="24"/>
        </w:rPr>
        <w:t xml:space="preserve"> </w:t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bCs/>
          <w:sz w:val="24"/>
          <w:szCs w:val="24"/>
        </w:rPr>
      </w:pPr>
      <w:r>
        <w:rPr/>
        <w:t>7. Opis zapewnienia warunków do korzystania z budynku przez osoby niepełnosprawne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ab/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O zapewnieniu warunków dla osób niepełnosprawnych mówi w art. 1 Konwencji o prawach osób niepełnosprawnych, sporządzonej w Nowym Jorku dnia 13 grudnia 2006 r., w tym osoby starsze.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Wskazaną dostępność dla osób niepełnosprawnych należy rozumieć szeroko jako dostępność dla osób z wszelkiego rodzaju niepełnosprawnościami. Do osób niepełnosprawnych zalicza się osoby, które mają długotrwale naruszoną sprawność fizyczną, psychiczną, intelektualną lub w zakresie zmysłów, co może w oddziaływaniu z różnymi barierami, utrudniać im pełny i skuteczny udział w życiu społecznym, na zasadzie równości z innymi osobami.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W rozporządzeniu Ministra Infrastruktury z dnia 12 kwietnia 2002 r. w sprawie warunków technicznych, jakim powinny odpowiadać budynki i ich usytuowanie znajduje się szereg wymogów mających na celu zapewnienie dostępności budynków dla osób niepełnosprawnych.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none"/>
        </w:rPr>
        <w:tab/>
        <w:t>Program planowanej inwestycji nie ujmuje zagadnień związanych z dostępnością całego obiektu dla osób z niepełnosprawnościami, w szczególności dla osób poruszających się na wózkach. Inwestycja dotyczy wewnętrznego remontu konkretnych pomieszczeń.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ab/>
        <w:t>W ramach remontu przewidziano konieczność zrównania posadzek pomieszczeń znajdujących się na parterze z poziomem głównego korytarza komunikacyjnego, w celu likwidacji bariery architektonicznej (maksymalna różnica między pomieszczeniami 1,5cm – z uwzględnieniem przyszłego remontu komunikacji ogólnej).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Przy projektowaniu zastosowano ogólne wytyczne w zakresie dostępności przedmiotowych pomieszczeń, zobowiązując do zapewnienia odpowiedniej szerokości przejść i drzwi.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Inne zalecenia i wytyczne: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Do budynku powinno być zapewnione utwardzone dojście o szerokości minimum 1,5 m, które umożliwi niepełnosprawnym dostęp do całego budynku oraz do tych części, z których będą korzystały w tym do przedmiotowych pomieszczeń.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Wejście do budynku powinna obsługiwać oprócz schodów pochylnia, zaopatrzona w poręcze, o nachyleniu, długości biegów, szerokości oraz wielkości powierzchni manewrowych,  zaprojektowanych  zgodnie z obowiązującymi wymogami.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Trasa przejazdu od ciągu pieszo – jezdnego ulicy do drzwi wejściowych powinna być wykonana bez uskoków i stopni mogących utrudniać przejazd wózkiem.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Poziom nawierzchni przed wejściem ogólnodostępnym powinien być równy poziomowi posadzki wewnętrznej, co zapewni dostęp bez progów.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Przed budynkiem znajduje się teren przystosowany na organizację i wyznaczenie miejsc postojowych, które spełnią parametry do korzystania przez osoby niepełnosprawne, o wym.3.6m x5 m.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 w:val="false"/>
          <w:bCs w:val="false"/>
          <w:sz w:val="24"/>
          <w:szCs w:val="24"/>
        </w:rPr>
      </w:pPr>
      <w:r>
        <w:rPr/>
        <w:t>8. Parametry techniczne charakteryzujące wpływ na środowisko, zdrowie ludzi i obiekty sąsiednie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kern w:val="2"/>
          <w:sz w:val="24"/>
          <w:szCs w:val="24"/>
        </w:rPr>
      </w:pPr>
      <w:r>
        <w:rPr>
          <w:rFonts w:eastAsia="Times New Roman" w:cs="Arial" w:ascii="Arial" w:hAnsi="Arial"/>
          <w:b/>
          <w:bCs/>
          <w:kern w:val="2"/>
          <w:sz w:val="24"/>
          <w:szCs w:val="24"/>
          <w:u w:val="none"/>
        </w:rPr>
        <w:t>Gospodarka wodno - ściekowa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/>
          <w:bCs/>
          <w:kern w:val="2"/>
          <w:sz w:val="24"/>
          <w:szCs w:val="24"/>
          <w:u w:val="none"/>
        </w:rPr>
      </w:pPr>
      <w:r>
        <w:rPr>
          <w:rFonts w:eastAsia="Times New Roman" w:cs="Arial" w:ascii="Arial" w:hAnsi="Arial"/>
          <w:kern w:val="2"/>
          <w:sz w:val="24"/>
          <w:szCs w:val="24"/>
        </w:rPr>
        <w:tab/>
        <w:t xml:space="preserve">Inwestycja nie wpłynie na zapotrzebowanie wody oraz ilość i jakość odprowadzanych ścieków w stosunku do istniejących. 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kern w:val="2"/>
          <w:sz w:val="24"/>
          <w:szCs w:val="24"/>
        </w:rPr>
      </w:pPr>
      <w:r>
        <w:rPr>
          <w:rFonts w:eastAsia="Times New Roman" w:cs="Arial" w:ascii="Arial" w:hAnsi="Arial"/>
          <w:b/>
          <w:bCs/>
          <w:kern w:val="2"/>
          <w:sz w:val="24"/>
          <w:szCs w:val="24"/>
          <w:u w:val="none"/>
        </w:rPr>
        <w:t>Ochrona powietrza atmosferycznego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/>
          <w:bCs/>
          <w:kern w:val="2"/>
          <w:sz w:val="24"/>
          <w:szCs w:val="24"/>
          <w:u w:val="none"/>
        </w:rPr>
      </w:pPr>
      <w:r>
        <w:rPr>
          <w:rFonts w:eastAsia="Times New Roman" w:cs="Arial" w:ascii="Arial" w:hAnsi="Arial"/>
          <w:kern w:val="2"/>
          <w:sz w:val="24"/>
          <w:szCs w:val="24"/>
        </w:rPr>
        <w:tab/>
        <w:t xml:space="preserve"> Jakość i ilość zanieczyszczeń nie zmieni się w stosunku do istniejących.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kern w:val="2"/>
          <w:sz w:val="24"/>
          <w:szCs w:val="24"/>
        </w:rPr>
      </w:pPr>
      <w:r>
        <w:rPr>
          <w:rFonts w:eastAsia="Times New Roman" w:cs="Arial" w:ascii="Arial" w:hAnsi="Arial"/>
          <w:b/>
          <w:bCs/>
          <w:kern w:val="2"/>
          <w:sz w:val="24"/>
          <w:szCs w:val="24"/>
          <w:u w:val="none"/>
        </w:rPr>
        <w:t>Odpady stałe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/>
          <w:bCs/>
          <w:kern w:val="2"/>
          <w:sz w:val="24"/>
          <w:szCs w:val="24"/>
          <w:u w:val="none"/>
        </w:rPr>
      </w:pPr>
      <w:r>
        <w:rPr>
          <w:rFonts w:eastAsia="Times New Roman" w:cs="Arial" w:ascii="Arial" w:hAnsi="Arial"/>
          <w:kern w:val="2"/>
          <w:sz w:val="24"/>
          <w:szCs w:val="24"/>
        </w:rPr>
        <w:tab/>
        <w:t>Inwestycja nie spowoduje powstawania odpadów niebezpiecznych dla środowiska, zdrowia i życia ludzi i innych odpadów niż wynikające z dotychczasowego użytkowania budynku.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kern w:val="2"/>
          <w:sz w:val="24"/>
          <w:szCs w:val="24"/>
        </w:rPr>
      </w:pPr>
      <w:r>
        <w:rPr>
          <w:rFonts w:eastAsia="Times New Roman" w:cs="Arial" w:ascii="Arial" w:hAnsi="Arial"/>
          <w:b/>
          <w:bCs/>
          <w:kern w:val="2"/>
          <w:sz w:val="24"/>
          <w:szCs w:val="24"/>
          <w:u w:val="none"/>
        </w:rPr>
        <w:t xml:space="preserve">Wody opadowe 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none"/>
        </w:rPr>
      </w:pPr>
      <w:r>
        <w:rPr>
          <w:rFonts w:eastAsia="Times New Roman" w:cs="Arial" w:ascii="Arial" w:hAnsi="Arial"/>
          <w:b w:val="false"/>
          <w:bCs w:val="false"/>
          <w:kern w:val="2"/>
          <w:sz w:val="24"/>
          <w:szCs w:val="24"/>
        </w:rPr>
        <w:tab/>
        <w:t>Inwestycja nie ma wpływu na zagospodarowanie wód opadowych na przyległym terenie.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none"/>
        </w:rPr>
        <w:t>Bezpieczeństwo konstrukcji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none"/>
        </w:rPr>
      </w:pPr>
      <w:r>
        <w:rPr>
          <w:rFonts w:cs="Arial" w:ascii="Arial" w:hAnsi="Arial"/>
          <w:sz w:val="24"/>
          <w:szCs w:val="24"/>
        </w:rPr>
        <w:tab/>
        <w:t>Zastosowane rozwiązania projektowe nie powodują istotnych zmian w konstrukcji istniejącego budynku.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none"/>
        </w:rPr>
        <w:t>Bezpieczeństwo użytkowania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none"/>
        </w:rPr>
      </w:pPr>
      <w:r>
        <w:rPr>
          <w:rFonts w:cs="Arial" w:ascii="Arial" w:hAnsi="Arial"/>
          <w:sz w:val="24"/>
          <w:szCs w:val="24"/>
        </w:rPr>
        <w:tab/>
        <w:t>Przedmiotowe elementy zostały zaprojektowane zgodnie z zasadami ergonomii z elementów zapewniających bezpieczeństwo użytkowania.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none"/>
        </w:rPr>
        <w:t>Ochrona przed hałasem, drganiami i promieniowaniem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none"/>
        </w:rPr>
      </w:pPr>
      <w:r>
        <w:rPr>
          <w:rFonts w:cs="Arial" w:ascii="Arial" w:hAnsi="Arial"/>
          <w:sz w:val="24"/>
          <w:szCs w:val="24"/>
        </w:rPr>
        <w:tab/>
        <w:t xml:space="preserve">Eksploatacja i remont pomieszczeń - nie będzie powodować zwiększenia w stosunku do istniejących: emisji hałasu oraz wibracji, nie będzie powodować promieniowania, w szczególności jonizującego pola elektromagnetycznego, ani innych zakłóceń. 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none"/>
        </w:rPr>
        <w:t>Ogólne warunki higieniczno - zdrowotne oraz związane z ochroną środowiska</w:t>
      </w:r>
    </w:p>
    <w:p>
      <w:pPr>
        <w:pStyle w:val="Normal"/>
        <w:numPr>
          <w:ilvl w:val="1"/>
          <w:numId w:val="2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rozwiązania, materiały i wyroby wskazane w projekcie nie stanowią zagrożenia dla higieny i zdrowia użytkowników obiektu oraz użytkowników terenów sąsiednich,</w:t>
      </w:r>
    </w:p>
    <w:p>
      <w:pPr>
        <w:pStyle w:val="Normal"/>
        <w:numPr>
          <w:ilvl w:val="1"/>
          <w:numId w:val="2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obiekt nie będzie emitował gazów toksycznych, szkodliwych pyłów, niebezpiecznego promieniowania, nie będzie powodował zanieczyszczenia wody i gleby,</w:t>
      </w:r>
    </w:p>
    <w:p>
      <w:pPr>
        <w:pStyle w:val="Normal"/>
        <w:numPr>
          <w:ilvl w:val="1"/>
          <w:numId w:val="2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w projekcie przewidziano zastosowanie takich materiałów oraz technologii, które zapewniają nie przekroczenie dopuszczalnych  stężeń i natężeń czynników wydzielanych przez grunt, materiały,  wyposażenie oraz powstających w trakcie użytkowania zgodnie z przeznaczeniem,</w:t>
      </w:r>
    </w:p>
    <w:p>
      <w:pPr>
        <w:pStyle w:val="Normal"/>
        <w:numPr>
          <w:ilvl w:val="1"/>
          <w:numId w:val="2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color w:val="auto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inwestycja nie narusza istniejących warunków gruntowo – wodnych oraz nie ingeruje w istniejący drzewostan,</w:t>
      </w:r>
    </w:p>
    <w:p>
      <w:pPr>
        <w:pStyle w:val="Normal"/>
        <w:numPr>
          <w:ilvl w:val="1"/>
          <w:numId w:val="2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eastAsia="HG Mincho Light J" w:cs="Arial" w:ascii="Arial" w:hAnsi="Arial"/>
          <w:b w:val="false"/>
          <w:bCs w:val="false"/>
          <w:color w:val="auto"/>
          <w:sz w:val="24"/>
          <w:szCs w:val="24"/>
        </w:rPr>
        <w:t>projektowana inwestycja nie wpłynie negatywnie na istniejący krajobraz oraz ilość powierzchni biologicznie czynnej,</w:t>
      </w:r>
    </w:p>
    <w:p>
      <w:pPr>
        <w:pStyle w:val="Normal"/>
        <w:numPr>
          <w:ilvl w:val="1"/>
          <w:numId w:val="2"/>
        </w:numPr>
        <w:suppressAutoHyphens w:val="false"/>
        <w:bidi w:val="0"/>
        <w:spacing w:lineRule="auto" w:line="240" w:before="0" w:after="0"/>
        <w:ind w:hanging="0" w:start="0" w:end="0"/>
        <w:jc w:val="both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spełnienie wymagań dotyczących odpowiednich warunków higienicznych i zdrowotnych oraz ochrony środowiska realizowane będzie poprzez przestrzeganie przepisów dotyczących warunków higienicznych i sanitarnych oraz ochrony środowiska.</w:t>
      </w:r>
      <w:r>
        <w:rPr>
          <w:rFonts w:cs="Arial" w:ascii="Arial" w:hAnsi="Arial"/>
          <w:b/>
          <w:bCs/>
          <w:sz w:val="24"/>
          <w:szCs w:val="24"/>
        </w:rPr>
        <w:tab/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bCs/>
          <w:sz w:val="24"/>
          <w:szCs w:val="24"/>
          <w:u w:val="single"/>
        </w:rPr>
      </w:pPr>
      <w:r>
        <w:rPr/>
        <w:t>9. Informacja o zasadniczych elementach wyposażenia budowlano-instalacyjnego, zapewniających użytkowanie  obiektu zgodnie z przeznaczeniem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/>
      </w:pPr>
      <w:r>
        <w:rPr/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ab/>
        <w:t xml:space="preserve">Pomieszczenia poddane remontowi, wyposażone będą w instalację centralnego ogrzewania (projektuje się nowe grzejniki z termostatami), oraz wentylację, która w ramach inwestycji zostanie w poszczególnych pomieszczeniach usprawniona poprzez udrożnienie i zastosowanie rozwiązań prezentowanych w projekcie branżowym. 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W pomieszczeniach wymieniona zostanie instalacja elektryczna gniazd wtyczkowych i oświetlenia wraz z montażem nowych tablic rozdzielczych. Ponadto pracownie agrotroniki II i rolnictwa precyzyjnego wyposażone zostaną w instalacje internetową – sieciową.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bCs/>
          <w:sz w:val="24"/>
          <w:szCs w:val="24"/>
          <w:u w:val="single"/>
        </w:rPr>
      </w:pPr>
      <w:r>
        <w:rPr/>
        <w:t>10. Analiza porównawcza możliwości realizacji wysoce wydajnych systemów alternatywnych zaopatrzenia w energię i ciepło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</w:rPr>
        <w:tab/>
        <w:t>Nie dotyczy.</w:t>
      </w:r>
      <w:r>
        <w:rPr>
          <w:rFonts w:cs="Arial" w:ascii="Arial" w:hAnsi="Arial"/>
          <w:b w:val="false"/>
          <w:bCs w:val="false"/>
          <w:sz w:val="24"/>
          <w:szCs w:val="24"/>
        </w:rPr>
        <w:t xml:space="preserve"> Planowana inwestycja remontu wybranych pomieszczeń w swym programie nie przewiduje zastosowania innego niż istniejący - systemu zaopatrzenia w energię. 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bCs/>
          <w:sz w:val="24"/>
          <w:szCs w:val="24"/>
          <w:u w:val="single"/>
        </w:rPr>
      </w:pPr>
      <w:r>
        <w:rPr/>
        <w:t>11. Analiza technicznych i ekonomicznych możliwości wykorzystania urządzeń, które automatycznie regulują temperaturę oddzielnie w poszczególnych pomieszczeniach lub w wyznaczonej strefie ogrzewanej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Wymiana grzejników we wskazanych pomieszczeniach nie ma wpływu na zasadę działania całej instalacji ogrzewczej w budynku. Przewidziano zastosowanie zaworów termostatycznych z nastawami w instalowanych grzejnikach, co umożliwi miejscową regulację temperatury.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hanging="0" w:start="0" w:end="0"/>
        <w:jc w:val="start"/>
        <w:rPr/>
      </w:pPr>
      <w:r>
        <w:rPr/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bCs/>
          <w:sz w:val="24"/>
          <w:szCs w:val="24"/>
          <w:u w:val="single"/>
        </w:rPr>
      </w:pPr>
      <w:r>
        <w:rPr/>
        <w:t>12. Informacja dotycząca ochrony przeciwpożarowej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hanging="0" w:start="0" w:end="0"/>
        <w:jc w:val="start"/>
        <w:rPr/>
      </w:pPr>
      <w:r>
        <w:rPr/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Program planowanej inwestycji nie ujmuje kompleksowo tematyki  związanej z warunkami ochrony przeciwpożarowej dla obiektu.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 xml:space="preserve">Istniejąca część obiektu, w którym realizowany będzie remont pomieszczeń, zalicza się do kategorii zagrożenia ludzi –  ZL I. 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Planowana inwestycja nie będzie powodować zmiany i pogorszenia warunków istniejących.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Projektowane elementy nie pogorszą możliwości ewakuacyjnych z pomieszczeń i budynku.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Szerokości przejść w tym przedmiotowych pomieszczeń, spełniają warunki ewakuacji.</w:t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ab/>
        <w:t>Wszystkie elementy powinny być wykonane jako nierozprzestrzeniające ogień w ramach możliwości zastosowania odpowiednich materiałów.</w:t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</w:r>
    </w:p>
    <w:p>
      <w:pPr>
        <w:pStyle w:val="Normal"/>
        <w:suppressAutoHyphens w:val="false"/>
        <w:spacing w:lineRule="auto" w:line="240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shd w:fill="auto" w:val="clear"/>
          <w:lang w:val="pl-PL" w:eastAsia="zh-CN" w:bidi="ar-SA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  <w:lang w:val="pl-PL" w:eastAsia="zh-CN" w:bidi="ar-SA"/>
        </w:rPr>
      </w:r>
    </w:p>
    <w:p>
      <w:pPr>
        <w:pStyle w:val="Heading2"/>
        <w:numPr>
          <w:ilvl w:val="1"/>
          <w:numId w:val="1"/>
        </w:numPr>
        <w:ind w:hanging="0" w:start="0"/>
        <w:jc w:val="start"/>
        <w:rPr>
          <w:sz w:val="26"/>
          <w:szCs w:val="26"/>
        </w:rPr>
      </w:pPr>
      <w:r>
        <w:rPr>
          <w:sz w:val="26"/>
          <w:szCs w:val="26"/>
        </w:rPr>
        <w:t>III. PODSTAWOWE DANE TECHNICZNE I MATERIAŁOWE</w:t>
      </w:r>
    </w:p>
    <w:p>
      <w:pPr>
        <w:pStyle w:val="Normal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</w:rPr>
      </w:r>
    </w:p>
    <w:p>
      <w:pPr>
        <w:pStyle w:val="Normal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</w:rPr>
        <w:t>UWAGA: szczegółowe dane techniczne, wykonawcze i materiałowe – wg projektu wykonawczego oraz technicznego.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single"/>
        </w:rPr>
      </w:pPr>
      <w:r>
        <w:rPr/>
        <w:t>1. Ogólne dane w zakresie prac remontowych i wykończenia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single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single"/>
        </w:rPr>
        <w:t>a) Pracownia agrotroniki II: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ściany – farba lateksowa na gładzi cementowej;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posadzka – z płytek gresowych antypoślizgowych o większej odporności na ścieranie i uszkodzenia mechaniczne;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stolarka – drzwi dwuskrzydłowe o podwyższonej izolacyjności akustycznej;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sufit – podwieszany kasetonowy z wbudowanym oświetleniem montowany do konstrukcji stalowej;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rolety w kasecie (w naświetlu od strony hali garażowej);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 xml:space="preserve">- montaż uchwytu sufitowego uniwersalnego do projektora </w:t>
      </w: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(z demontażu)</w:t>
      </w: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single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single"/>
        </w:rPr>
        <w:t>b) Pracownia rolnictwa precyzyjnego: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ściany – do wys. górnej linii drzwi płytki ceramiczne o zwiększonej odporności na uderzenia,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ściany powyżej linii drzwi (oraz sufit) – farba lateksowa na gładzi cementowej;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posadzka – z płytek gresowych antypoślizgowych o większej odporności na ścieranie i uszkodzenia mechaniczne;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stolarka – drzwi dwuskrzydłowe o podwyższonej izolacyjności akustycznej (stal / aluminium);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rolety w kasecie (w oknie);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uchwytu sufitowego uniwersalnego do projektora;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naroży zabezpieczających w przejściach (stal szczotkowana nierdzewna);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single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single"/>
        </w:rPr>
        <w:t>c) Ślusarnia: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ściany – do wys. górnej linii drzwi płytki ceramiczne o zwiększonej odporności na uderzenia,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ściana powyżej linii drzwi (oraz sufit) – farba lateksowa na gładzi cementowej;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posadzka – z żywicy epoksydowej na warstwie gruntu epoksydowego z posypką kwarcową;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stolarka – drzwi dwuskrzydłowe o podwyższonej izolacyjności akustycznej (stal / aluminium);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naroży zabezpieczających w przejściach (stal szczotkowana nierdzewna);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single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single"/>
        </w:rPr>
        <w:t>d) Spawalnia z magazynkiem: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ściany – do wys. ok. 2,4m – atestowana farba pochłaniająca promieniowanie wynikające z prac spawalniczych (np. poliwinylowa),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ściany powyżej strefy spawania (oraz sufit) – farba lateksowa na gładzi cementowej;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posadzka – z żywicy epoksydowej na warstwie gruntu epoksydowego z posypką kwarcową;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stolarka – drzwi dwuskrzydłowe o podwyższonej izolacyjności akustycznej (stal / aluminium),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naświetla stalowe typu fix (od strony korytarza);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ściany magazynku do wys. górnej linii drzwi wykończone  farbą ceramiczną na gładzi cementowej;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naroży zabezpieczających w przejściach (stal szczotkowana nierdzewna);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istniejących stanowisk spawalniczych i odciągów (po demontażu);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rur wyciągu istniejącego;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nowego stanowiska spawalniczego;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nowego odciągu spawalniczego (branża instalacyjna);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nowego stanowiska spawalniczego;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kurtyn spawalniczych i konstrukcji stalowej kurtyn - z słupków i rur stalowych;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single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single"/>
        </w:rPr>
        <w:t>e) Pozostałe prace: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nowych grzejników (za wyjątkiem pracownik agrotroniki, w której wykorzystane będą kaloryfery istniejące),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montaż nawiewników okiennych,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sprawdzenie, konserwacja  wywietrzaków wentylacji grawitacyjnej i w razie potrzeby udrożnienie,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w pracowni agrotroniki II oraz w spawalni przewidziano zamontowanie wentylacji wspomaganej mechanicznie dedykowanej tym pomieszczeniom,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</w:rPr>
        <w:t>- wykonanie nowej  instalacji elektrycznej wraz z tablicami rozdzielczymi, a w pomieszczeniach agrotroniki II i rolnictwa precyzyjnego instalacja szafy RACK i uchwytu do projektora.</w:t>
      </w:r>
    </w:p>
    <w:p>
      <w:pPr>
        <w:pStyle w:val="Normal"/>
        <w:suppressAutoHyphens w:val="false"/>
        <w:spacing w:lineRule="auto" w:line="240"/>
        <w:rPr/>
      </w:pPr>
      <w:r>
        <w:rPr/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/>
        <w:t>2. Projektowana kolorystyka i właściwości materiałów</w:t>
      </w:r>
    </w:p>
    <w:p>
      <w:pPr>
        <w:pStyle w:val="Normal"/>
        <w:suppressAutoHyphens w:val="false"/>
        <w:spacing w:lineRule="auto" w:line="240"/>
        <w:rPr/>
      </w:pPr>
      <w:r>
        <w:rPr/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none"/>
          <w:shd w:fill="auto" w:val="clear"/>
        </w:rPr>
        <w:t>Uwaga: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 ujęte w niniejszym opracowaniu propozycje nie narzucają kategorycznie rozwiązań kolorystycznych.  Ostatecznie kolorystykę należy ustalić na miejscu inwestycji w oparciu o palety wybranych producentów poszczególnych materiałów.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Do zaproponowania poszczególnych odcieni użyto standardowej palety RAL–Classic.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Proponowana kolorystyka: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none"/>
          <w:shd w:fill="auto" w:val="clear"/>
        </w:rPr>
        <w:t>Pracownia agrotroniki II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lateksowa /  1) RAL 7044 sillk grey, ew.2)  RAL 9010 pure white; alternatywnie połączenie barw – 1) lamperie,  2) wyższe partie;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Posadzka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płytki ceramiczne - 60x60cm (matowe) / RAL 7048 pearl mouse grey;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Listwy podłogowe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: 7042 traffic grey A, ew. 7043 traffic grey B;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Sufit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system modułowy kasetonowy  / RAL 9010 pure white;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Drzwi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: RAL 7040 window grey;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none"/>
          <w:shd w:fill="auto" w:val="clear"/>
        </w:rPr>
        <w:t>Pracownia rolnictwa precyzyjnego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lateksowa / RAL 9016 traffic white;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płytki ceramiczne - 60x30  (matowe) / RAL 9006 white aluminium;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Posadzka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płytki ceramiczne-  60x60cm (matowe) / RAL 9007 grey aluminium;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Listwy podłogowe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: 7042 traffic grey A, ew. 7043 traffic grey B;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Sufit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lateksowa / RAL 9003 signal white;</w:t>
      </w:r>
    </w:p>
    <w:p>
      <w:pPr>
        <w:pStyle w:val="Normal"/>
        <w:suppressAutoHyphens w:val="false"/>
        <w:spacing w:lineRule="auto" w:line="240"/>
        <w:jc w:val="start"/>
        <w:rPr/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Drzw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i: RAL 7040 window grey;</w:t>
      </w:r>
    </w:p>
    <w:p>
      <w:pPr>
        <w:pStyle w:val="Normal"/>
        <w:suppressAutoHyphens w:val="false"/>
        <w:spacing w:lineRule="auto" w:line="240"/>
        <w:jc w:val="start"/>
        <w:rPr/>
      </w:pPr>
      <w:r>
        <w:rPr/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none"/>
          <w:shd w:fill="auto" w:val="clear"/>
        </w:rPr>
        <w:t>Ślusarnia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lateksowa / RAL 9016 traffic white;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płytki ceramiczne - 60x30 (matowe) / RAL 9006 white aluminium;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Posadzka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żywica epoksydowa (wyk. matowe) / RAL 7042 traffic grey A;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Listwy podłogowe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: 7042 traffic grey A, ew. 7043 traffic grey B;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Sufit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lateksowa / RAL 9003 signal white;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Drzwi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RAL 7040 window grey;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none"/>
          <w:shd w:fill="auto" w:val="clear"/>
        </w:rPr>
        <w:t>Spawalnia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lateksowa / RAL 7035 light grey;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poliwinylowa / RAL 7046 telegrey 2;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Posadzka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żywica epoksydowa (wyk. matowe) / RAL 7042 traffic grey A;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Listwy podłogowe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: 7042 traffic grey A, ew. 7043 traffic grey B;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Sufit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farba lateksowa / RAL 7045 telegrey 1;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Drzwi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RAL 7040 window grey;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Kotary spawalnicze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odcień zbliżony do czarnego np. RAL 8019 grey brown;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Konstrukcja stalowa do podwieszenia kotar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 RAL 7043 traffic grey B;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  <w:t>Właściwości poszczególnych powierzchni i stosowanych materiałów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u w:val="none"/>
        </w:rPr>
      </w:pPr>
      <w:r>
        <w:rPr>
          <w:rFonts w:cs="Arial" w:ascii="Arial" w:hAnsi="Arial"/>
          <w:b/>
          <w:bCs/>
          <w:u w:val="none"/>
        </w:rPr>
        <w:t>Farby lateksowe (ściany w pomieszczeniu agrotroniki II, wyższe partie ścian i sufity w pozostałych pomieszczeniach)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none"/>
        </w:rPr>
      </w:pPr>
      <w:r>
        <w:rPr>
          <w:rFonts w:cs="Arial" w:ascii="Arial" w:hAnsi="Arial"/>
          <w:b w:val="false"/>
          <w:bCs w:val="false"/>
          <w:u w:val="none"/>
        </w:rPr>
        <w:tab/>
        <w:t>Należy stosować farby lateksowe o zwiększonej odporności na zmywanie i fakturze matowej w efekcie końcowym. Stosowanie min. dwóch warstw (lub zgodnie z kartą techniczną); pierwsza warstwa nakładana na wygładzoną i zagruntowaną wcześniej powierzchnię.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u w:val="none"/>
        </w:rPr>
      </w:pPr>
      <w:r>
        <w:rPr>
          <w:rFonts w:cs="Arial" w:ascii="Arial" w:hAnsi="Arial"/>
          <w:b/>
          <w:bCs/>
          <w:u w:val="none"/>
        </w:rPr>
        <w:t>Farby ceramiczne (dolny pas w pomieszczeniu magazynku)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none"/>
        </w:rPr>
      </w:pPr>
      <w:r>
        <w:rPr>
          <w:rFonts w:cs="Arial" w:ascii="Arial" w:hAnsi="Arial"/>
          <w:b w:val="false"/>
          <w:bCs w:val="false"/>
          <w:u w:val="none"/>
        </w:rPr>
        <w:tab/>
        <w:t>Należy stosować farby odporne na zmywanie i fakturze matowej w efekcie końcowym. Stosowanie min. dwóch warstw (lub zgodnie z kartą techniczną); pierwsza warstwa nakładana na wygładzoną i zagruntowaną wcześniej powierzchnię.</w:t>
      </w:r>
    </w:p>
    <w:p>
      <w:pPr>
        <w:pStyle w:val="Normal"/>
        <w:suppressAutoHyphens w:val="false"/>
        <w:spacing w:lineRule="auto" w:line="240"/>
        <w:rPr>
          <w:rFonts w:ascii="Arial" w:hAnsi="Arial" w:eastAsia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u w:val="none"/>
        </w:rPr>
        <w:t>Farby poliwinylowe (dolny pas ścian w pom. spawalni)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none"/>
        </w:rPr>
      </w:pPr>
      <w:r>
        <w:rPr>
          <w:rFonts w:eastAsia="Arial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ab/>
        <w:t>Atestowana farba poliwinylowa antyrefleksyjna, absorbuj</w:t>
      </w:r>
      <w:r>
        <w:rPr>
          <w:rFonts w:eastAsia="Arial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ąca promieniowanie nadfioletowe i podczerwone, spełniająca wymogi BHP i PN dla pomieszczeń spawalniczych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; nakładanie na wygładzoną i zagruntowana powierzchnię w  ilości warstw wg karty technicznej producenta.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</w:rPr>
      </w:pPr>
      <w:r>
        <w:rPr>
          <w:rFonts w:cs="Arial" w:ascii="Arial" w:hAnsi="Arial"/>
          <w:b/>
          <w:bCs/>
          <w:u w:val="none"/>
        </w:rPr>
        <w:t>Płytki ścienne (pracownia rolnictwa precyzyjnego i ślusarnia)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none"/>
        </w:rPr>
      </w:pPr>
      <w:r>
        <w:rPr>
          <w:rFonts w:cs="Arial" w:ascii="Arial" w:hAnsi="Arial"/>
          <w:b w:val="false"/>
          <w:bCs w:val="false"/>
        </w:rPr>
        <w:tab/>
        <w:t>Płytki o zwiększonej twardości wykonane na bazie naturalnych kamionek (kwarc / kaolin / skaleń), o wytrzymałości na zginanie min. 25N/mm</w:t>
      </w:r>
      <w:r>
        <w:rPr>
          <w:rFonts w:cs="Arial" w:ascii="Arial" w:hAnsi="Arial"/>
          <w:b w:val="false"/>
          <w:bCs w:val="false"/>
          <w:vertAlign w:val="superscript"/>
        </w:rPr>
        <w:t>2.</w:t>
      </w:r>
      <w:r>
        <w:rPr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 xml:space="preserve">. </w:t>
      </w:r>
      <w:r>
        <w:rPr>
          <w:rFonts w:cs="Arial" w:ascii="Arial" w:hAnsi="Arial"/>
          <w:b w:val="false"/>
          <w:bCs w:val="false"/>
        </w:rPr>
        <w:t>Dopuszczalne wykorzystanie płytek podłogowych z uwzględnieniem dostosowania warstwy i rodzaju kleju do obciążenia. Ze względu na walory użytkowe (eliminacja przebarwiania i brudzenia fug) zalecane stosowanie płytek rektyfikowanych. Proponowana wielkość płytek – 60x30cm; faktura matowa.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</w:rPr>
      </w:pPr>
      <w:r>
        <w:rPr>
          <w:rFonts w:cs="Arial" w:ascii="Arial" w:hAnsi="Arial"/>
          <w:b/>
          <w:bCs/>
          <w:u w:val="none"/>
        </w:rPr>
        <w:t>Płytki podłogowe (pracownia agrotroniki II  i rolnictwa precyzyjnego)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none"/>
        </w:rPr>
      </w:pPr>
      <w:r>
        <w:rPr>
          <w:rFonts w:cs="Arial" w:ascii="Arial" w:hAnsi="Arial"/>
          <w:b w:val="false"/>
          <w:bCs w:val="false"/>
        </w:rPr>
        <w:tab/>
        <w:t>Płytki o zwiększonej twardości wykonane na bazie naturalnych kamionek (kwarc / kaolin / skaleń), antypoślizgowe, o wytrzymałości na zginanie 35N/mm</w:t>
      </w:r>
      <w:r>
        <w:rPr>
          <w:rFonts w:cs="Arial" w:ascii="Arial" w:hAnsi="Arial"/>
          <w:b w:val="false"/>
          <w:bCs w:val="false"/>
          <w:vertAlign w:val="superscript"/>
        </w:rPr>
        <w:t>2.</w:t>
      </w:r>
      <w:r>
        <w:rPr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 xml:space="preserve">. </w:t>
      </w:r>
      <w:r>
        <w:rPr>
          <w:rFonts w:cs="Arial" w:ascii="Arial" w:hAnsi="Arial"/>
          <w:b w:val="false"/>
          <w:bCs w:val="false"/>
        </w:rPr>
        <w:t>Ze względu na walory użytkowe (eliminacja przebarwiania i brudzenia fug) zalecane stosowanie płytek rektyfikowanych. Projektowana wielkość płytek – 60x60cm; faktura matowa.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u w:val="none"/>
        </w:rPr>
      </w:pPr>
      <w:r>
        <w:rPr>
          <w:rFonts w:cs="Arial" w:ascii="Arial" w:hAnsi="Arial"/>
          <w:b/>
          <w:bCs/>
          <w:u w:val="none"/>
        </w:rPr>
        <w:t>Posadzka techniczna (pomieszczenie ślusarni i spawalni z magazynkiem)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u w:val="none"/>
        </w:rPr>
      </w:pPr>
      <w:r>
        <w:rPr>
          <w:rFonts w:cs="Arial" w:ascii="Arial" w:hAnsi="Arial"/>
          <w:b w:val="false"/>
          <w:bCs w:val="false"/>
          <w:u w:val="none"/>
        </w:rPr>
        <w:tab/>
        <w:t>Posadzka z żywicy epoksydowej wykonana wraz z gruntem epoksydowym wzbogaconym posypką kwarcową (o granulacji 0,2-0,5mm), gwarantującą właściwości antypoślizgowe. Warstwy wykończeniowe o grubości do 10mm nakładane na szlifowaną i wyczyszczoną powierzchnię przygotowanego betonu. Wytrzymałość posadzki na ściskanie w pomieszczeniach warsztatowych - min. 20MPa.  Faktura wykończenia – matowa. Posadzka powinna spełniać wymogi BHP do stosowania w szkolnych pomieszczeniach warsztatowych.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u w:val="none"/>
        </w:rPr>
      </w:pPr>
      <w:r>
        <w:rPr>
          <w:rFonts w:cs="Arial" w:ascii="Arial" w:hAnsi="Arial"/>
          <w:b w:val="false"/>
          <w:bCs w:val="false"/>
          <w:u w:val="none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b/>
          <w:bCs/>
          <w:u w:val="single"/>
        </w:rPr>
        <w:t>Uwagi ogólne dotyczące stosowanych materiałów wykończeniowych: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Zastosowane w pracach remontowych materiały powinny spełniać wymogi prawne, normatywne, w tym BHP z uwzględnieniem stosowania w pomieszczeniach szkolnych oraz zapewnić bezpieczeństwo użytkowania, trwałość i odpowiednią jakość.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Materiały nie mogą emitować substancji szkodliwych dla zdrowia (np. formaldehydów, lotnych związków organicznych – LZO, itp);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Materiały powinny być trwałe i nie stwarzać zagrożeń w codziennym użytkowaniu, odporne na uszkodzenia mechaniczne, wilgoć i inne czynniki zewnętrzne;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Powierzchnie wykończeniowe  ścian, podłóg i sufitów powinny być  łatwe do czyszczenia i dezynfekcji (odporne na środki dezynfekcyjne) oraz pozawione ubytków, aby zapobiegać gromadzeniu się brudu, kurzu, bakterii i wirusów;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Należy stosować materiały o wysokim wskaźniku jakości, oraz materiały, które minimalizują negatywny wpływ na środowisko naturalne;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Podłogi muszą być antypoślizgowe, aby minimalizować ryzyko upadków;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Materiały powinny być wytrzymałe na intensywne użytkowanie i łatwe do utrzymania w czystości, co jest istotne w warunkach szkolnych;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Wyroby używane w placówkach oświatowych powinny posiadać odpowiednie certyfikaty i atesty higieniczne, dopuszczające je do stosowania w budynkach użyteczności publicznej;</w:t>
      </w:r>
    </w:p>
    <w:p>
      <w:pPr>
        <w:pStyle w:val="Normal"/>
        <w:suppressAutoHyphens w:val="false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Stosowane materiały powinny posiadać właściwości niepalne lub trudno zapalne, o niskiej emisji dymu i braku kapiących elementów.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rPr>
          <w:rFonts w:cs="Arial"/>
          <w:b/>
          <w:color w:val="FF0000"/>
          <w:shd w:fill="auto" w:val="clear"/>
        </w:rPr>
      </w:pPr>
      <w:r>
        <w:rPr/>
        <w:t>IV. UWAGI KOŃCOWE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FF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FF0000"/>
          <w:sz w:val="24"/>
          <w:szCs w:val="24"/>
          <w:shd w:fill="auto" w:val="clear"/>
        </w:rPr>
      </w:r>
    </w:p>
    <w:p>
      <w:pPr>
        <w:pStyle w:val="Header"/>
        <w:widowControl/>
        <w:numPr>
          <w:ilvl w:val="0"/>
          <w:numId w:val="0"/>
        </w:numPr>
        <w:tabs>
          <w:tab w:val="clear" w:pos="4536"/>
          <w:tab w:val="right" w:pos="9072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Wszystkie projektowane prace należy wykonywać na podstawie projektu technicznego i wykonawczego, stosując się do zasad określonych w „Warunkach technicznych wykonania i odbioru robót budowlano montażowych” , ITB , pod stałym nadzorem osoby upoważnionej przez inwestora do nadzorowania pracami budowlanymi oraz z zachowaniem stosownych przepisów BHP i p.poż. w zakresie wynikającym z prowadzonego rodzaju robót.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Stosowane materiały winny posiadać wymagane aktualne atesty, certyfikaty i aprobaty techniczne, upoważniające do stosowania w budownictwie, wydane przez właściwe jednostki aprobujące, zgodnie z Rozporządzeniem Ministra Gospodarki  Przestrzennej i Budownictwa w sprawie aprobat i kryteriów technicznych dotyczących wyrobów budowlanych.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Dopuszcza się w realizacji inwestycji zastosowanie innych materiałów, urządzeń i rozwiązań pod warunkiem zachowania ich równorzędności w stosunku do wskazanych w projekcie, i posiadających  nie gorsze parametry techniczne i właściwości. Przed wprowadzeniem zmian należy uzyskać akceptację Projektanta i Inwestora.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 xml:space="preserve">- Za jakiekolwiek zmiany dokonane bez Projektantów, Autorzy projektu nie ponoszą odpowiedzialności. 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 xml:space="preserve">- Przed przystąpieniem do prac wykonawca ma obowiązek sprawdzić w naturze wymiary przedmiotowych pomieszczeń i poszczególnych elementów. Wskazane w projekcie obmiary, ilości poszczególnych materiałów, wszystkich elementów i powierzchni należy sprawdzić i powtórnie przeliczyć na miejscu inwestycji, dokonując pomiarów i obliczeń z uwzględnieniem nadwyżek i strat wykonawczych. 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 przypadku stwierdzenia w trakcie prowadzenia robót, innych elementów, lub innego stanu poszczególnych materiałów i struktur, uniemożliwiających  lub utrudniających prowadzenie prac w zakładany w dokumentacji sposób, należy zastosować rozwiązania zamienne po uzgodnieniu ich z Inwestorem i Projektantem.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 xml:space="preserve">Szczególną uwagę należy zwrócić  przy robotach w obrębie betonowych posadzek przeznaczonych do frezowania (pracownie  znajdujące się na parterze) oraz w  obrębie sufitu podwieszanego pracowni agrotroniki II. Brak możliwości pełnego demontażu ww elementów w trakcie prac inwentaryzacyjnych i ich szczegółowego zbadania, zadecydował, iż rozwiązania oparto o oględziny i sprawdzenie powierzchnowne, dokumenty archiwalne oraz wywiad z użytkownikami budynku. 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Opracowanie</w:t>
      </w:r>
    </w:p>
    <w:tbl>
      <w:tblPr>
        <w:tblW w:w="9056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6401"/>
        <w:gridCol w:w="2654"/>
      </w:tblGrid>
      <w:tr>
        <w:trPr/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  <w:u w:val="single"/>
              </w:rPr>
              <w:t>Projektant:</w:t>
            </w:r>
          </w:p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  <w:t>MGR INŻ. ARCH. HUBERT A. CIESIELSKI</w:t>
            </w:r>
          </w:p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  <w:t>upr. bud. w spec. architektonicznej nr 16/PDOKK/2014</w:t>
            </w:r>
          </w:p>
        </w:tc>
        <w:tc>
          <w:tcPr>
            <w:tcW w:w="2654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uppressAutoHyphens w:val="false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  <w:u w:val="single"/>
              </w:rPr>
              <w:t>Współpraca - opracowujący:</w:t>
            </w:r>
          </w:p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  <w:t>MGR INŻ. ARCH. ŁUKASZ WOJTYSIAK</w:t>
            </w:r>
          </w:p>
        </w:tc>
        <w:tc>
          <w:tcPr>
            <w:tcW w:w="2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uppressAutoHyphens w:val="false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</w:r>
          </w:p>
        </w:tc>
      </w:tr>
    </w:tbl>
    <w:p>
      <w:pPr>
        <w:pStyle w:val="Normal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cs="Arial" w:ascii="Arial" w:hAnsi="Arial"/>
          <w:b/>
          <w:color w:val="FF0000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/>
          <w:color w:val="FF0000"/>
          <w:sz w:val="24"/>
          <w:szCs w:val="24"/>
          <w:u w:val="single"/>
        </w:rPr>
      </w:pPr>
      <w:r>
        <w:rPr>
          <w:rFonts w:cs="Arial" w:ascii="Arial" w:hAnsi="Arial"/>
          <w:b/>
          <w:bCs/>
          <w:color w:val="FF0000"/>
          <w:sz w:val="24"/>
          <w:szCs w:val="24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color w:val="FF0000"/>
          <w:sz w:val="24"/>
          <w:szCs w:val="24"/>
          <w:u w:val="single"/>
        </w:rPr>
      </w:pPr>
      <w:r>
        <w:rPr>
          <w:rFonts w:cs="Arial" w:ascii="Arial" w:hAnsi="Arial"/>
          <w:b/>
          <w:bCs/>
          <w:color w:val="FF0000"/>
          <w:sz w:val="24"/>
          <w:szCs w:val="24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color w:val="FF0000"/>
          <w:sz w:val="24"/>
          <w:szCs w:val="24"/>
          <w:u w:val="single"/>
        </w:rPr>
      </w:pPr>
      <w:r>
        <w:rPr>
          <w:rFonts w:cs="Arial" w:ascii="Arial" w:hAnsi="Arial"/>
          <w:b/>
          <w:bCs/>
          <w:color w:val="FF0000"/>
          <w:sz w:val="24"/>
          <w:szCs w:val="24"/>
          <w:u w:val="single"/>
        </w:rPr>
      </w:r>
    </w:p>
    <w:sectPr>
      <w:headerReference w:type="default" r:id="rId5"/>
      <w:headerReference w:type="first" r:id="rId6"/>
      <w:footerReference w:type="default" r:id="rId7"/>
      <w:footerReference w:type="first" r:id="rId8"/>
      <w:type w:val="nextPage"/>
      <w:pgSz w:w="11906" w:h="16838"/>
      <w:pgMar w:left="1814" w:right="907" w:gutter="0" w:header="567" w:top="2074" w:footer="567" w:bottom="845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ee" w:characterSet="windows-1250"/>
    <w:family w:val="roman"/>
    <w:pitch w:val="variable"/>
  </w:font>
  <w:font w:name="Times New Roman">
    <w:charset w:val="ee" w:characterSet="windows-1250"/>
    <w:family w:val="roman"/>
    <w:pitch w:val="variable"/>
  </w:font>
  <w:font w:name="Arial">
    <w:charset w:val="ee" w:characterSet="windows-1250"/>
    <w:family w:val="roman"/>
    <w:pitch w:val="variable"/>
  </w:font>
  <w:font w:name="Symbol">
    <w:charset w:val="ee" w:characterSet="windows-1250"/>
    <w:family w:val="roman"/>
    <w:pitch w:val="variable"/>
  </w:font>
  <w:font w:name="Courier New">
    <w:charset w:val="ee" w:characterSet="windows-1250"/>
    <w:family w:val="roman"/>
    <w:pitch w:val="variable"/>
  </w:font>
  <w:font w:name="Wingdings">
    <w:charset w:val="ee" w:characterSet="windows-1250"/>
    <w:family w:val="roman"/>
    <w:pitch w:val="variable"/>
  </w:font>
  <w:font w:name="OpenSymbol">
    <w:altName w:val="Arial Unicode MS"/>
    <w:charset w:val="ee" w:characterSet="windows-1250"/>
    <w:family w:val="roman"/>
    <w:pitch w:val="variable"/>
  </w:font>
  <w:font w:name="Liberation Sans">
    <w:altName w:val="Arial"/>
    <w:charset w:val="ee" w:characterSet="windows-1250"/>
    <w:family w:val="roman"/>
    <w:pitch w:val="variable"/>
  </w:font>
  <w:font w:name="Calibri">
    <w:charset w:val="ee" w:characterSet="windows-1250"/>
    <w:family w:val="roman"/>
    <w:pitch w:val="variable"/>
  </w:font>
  <w:font w:name="Bahnschrift Light Condensed">
    <w:charset w:val="ee" w:characterSet="windows-125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bookmarkStart w:id="0" w:name="PageNumWizard_FOOTER_Domyślny_styl_stron"/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25</w:t>
    </w:r>
    <w:r>
      <w:rPr/>
      <w:fldChar w:fldCharType="end"/>
    </w:r>
    <w:bookmarkEnd w:id="0"/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</w:rPr>
    </w:pPr>
    <w:r>
      <w:rPr>
        <w:rFonts w:cs="Bahnschrift Light Condensed" w:ascii="Bahnschrift Light Condensed" w:hAnsi="Bahnschrift Light Condensed"/>
      </w:rPr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000000"/>
        <w:sz w:val="12"/>
        <w:szCs w:val="12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kontakt - mgr inż. arch. Łukasz Wojtysiak, tel:  606 632 999, e-mail: </w:t>
    </w:r>
    <w:hyperlink r:id="rId1">
      <w:r>
        <w:rPr>
          <w:rStyle w:val="Hyperlink"/>
          <w:rFonts w:cs="Bahnschrift Light Condensed" w:ascii="Bahnschrift Light Condensed" w:hAnsi="Bahnschrift Light Condensed"/>
          <w:b w:val="false"/>
          <w:bCs w:val="false"/>
          <w:i w:val="false"/>
          <w:iCs w:val="false"/>
          <w:color w:val="666666"/>
          <w:sz w:val="24"/>
          <w:szCs w:val="24"/>
          <w:u w:val="single"/>
        </w:rPr>
        <w:t>wokasz@wp.pl</w:t>
      </w:r>
    </w:hyperlink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 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000000"/>
        <w:sz w:val="12"/>
        <w:szCs w:val="12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000000"/>
        <w:sz w:val="12"/>
        <w:szCs w:val="12"/>
        <w:u w:val="single"/>
      </w:rPr>
      <w:t>______________________________________________________________________________________________________________________________________________________________________________________________________________________________________</w:t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>kontakt - mgr inż. arch. Łukasz Wojtysiak, tel:  606 632 999, e-mail: wokasz@wp.pl</w: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</w:abstractNum>
  <w:abstractNum w:abstractNumId="2">
    <w:lvl w:ilvl="0">
      <w:start w:val="1"/>
      <w:numFmt w:val="bullet"/>
      <w:lvlText w:val=""/>
      <w:lvlJc w:val="start"/>
      <w:pPr>
        <w:tabs>
          <w:tab w:val="num" w:pos="0"/>
        </w:tabs>
        <w:ind w:start="720" w:hanging="360"/>
      </w:pPr>
      <w:rPr>
        <w:rFonts w:ascii="Symbol" w:hAnsi="Symbol" w:cs="Symbol" w:hint="default"/>
      </w:rPr>
    </w:lvl>
    <w:lvl w:ilvl="1">
      <w:start w:val="1"/>
      <w:numFmt w:val="bullet"/>
      <w:lvlText w:val=""/>
      <w:lvlJc w:val="start"/>
      <w:pPr>
        <w:tabs>
          <w:tab w:val="num" w:pos="0"/>
        </w:tabs>
        <w:ind w:start="1080" w:hanging="360"/>
      </w:pPr>
      <w:rPr>
        <w:rFonts w:ascii="Symbol" w:hAnsi="Symbol" w:cs="Symbol" w:hint="default"/>
      </w:rPr>
    </w:lvl>
    <w:lvl w:ilvl="2">
      <w:start w:val="1"/>
      <w:numFmt w:val="bullet"/>
      <w:lvlText w:val=""/>
      <w:lvlJc w:val="start"/>
      <w:pPr>
        <w:tabs>
          <w:tab w:val="num" w:pos="0"/>
        </w:tabs>
        <w:ind w:start="1440" w:hanging="360"/>
      </w:pPr>
      <w:rPr>
        <w:rFonts w:ascii="Symbol" w:hAnsi="Symbol" w:cs="Symbol" w:hint="default"/>
      </w:rPr>
    </w:lvl>
    <w:lvl w:ilvl="3">
      <w:start w:val="1"/>
      <w:numFmt w:val="bullet"/>
      <w:lvlText w:val=""/>
      <w:lvlJc w:val="start"/>
      <w:pPr>
        <w:tabs>
          <w:tab w:val="num" w:pos="0"/>
        </w:tabs>
        <w:ind w:start="1800" w:hanging="360"/>
      </w:pPr>
      <w:rPr>
        <w:rFonts w:ascii="Symbol" w:hAnsi="Symbol" w:cs="Symbol" w:hint="default"/>
      </w:rPr>
    </w:lvl>
    <w:lvl w:ilvl="4">
      <w:start w:val="1"/>
      <w:numFmt w:val="bullet"/>
      <w:lvlText w:val=""/>
      <w:lvlJc w:val="start"/>
      <w:pPr>
        <w:tabs>
          <w:tab w:val="num" w:pos="0"/>
        </w:tabs>
        <w:ind w:start="2160" w:hanging="360"/>
      </w:pPr>
      <w:rPr>
        <w:rFonts w:ascii="Symbol" w:hAnsi="Symbol" w:cs="Symbol" w:hint="default"/>
      </w:rPr>
    </w:lvl>
    <w:lvl w:ilvl="5">
      <w:start w:val="1"/>
      <w:numFmt w:val="bullet"/>
      <w:lvlText w:val=""/>
      <w:lvlJc w:val="start"/>
      <w:pPr>
        <w:tabs>
          <w:tab w:val="num" w:pos="0"/>
        </w:tabs>
        <w:ind w:start="2520" w:hanging="360"/>
      </w:pPr>
      <w:rPr>
        <w:rFonts w:ascii="Symbol" w:hAnsi="Symbol" w:cs="Symbol" w:hint="default"/>
      </w:rPr>
    </w:lvl>
    <w:lvl w:ilvl="6">
      <w:start w:val="1"/>
      <w:numFmt w:val="bullet"/>
      <w:lvlText w:val=""/>
      <w:lvlJc w:val="start"/>
      <w:pPr>
        <w:tabs>
          <w:tab w:val="num" w:pos="0"/>
        </w:tabs>
        <w:ind w:start="2880" w:hanging="360"/>
      </w:pPr>
      <w:rPr>
        <w:rFonts w:ascii="Symbol" w:hAnsi="Symbol" w:cs="Symbol" w:hint="default"/>
      </w:rPr>
    </w:lvl>
    <w:lvl w:ilvl="7">
      <w:start w:val="1"/>
      <w:numFmt w:val="bullet"/>
      <w:lvlText w:val=""/>
      <w:lvlJc w:val="start"/>
      <w:pPr>
        <w:tabs>
          <w:tab w:val="num" w:pos="0"/>
        </w:tabs>
        <w:ind w:start="3240" w:hanging="360"/>
      </w:pPr>
      <w:rPr>
        <w:rFonts w:ascii="Symbol" w:hAnsi="Symbol" w:cs="Symbol" w:hint="default"/>
      </w:rPr>
    </w:lvl>
    <w:lvl w:ilvl="8">
      <w:start w:val="1"/>
      <w:numFmt w:val="bullet"/>
      <w:lvlText w:val=""/>
      <w:lvlJc w:val="start"/>
      <w:pPr>
        <w:tabs>
          <w:tab w:val="num" w:pos="0"/>
        </w:tabs>
        <w:ind w:start="3600" w:hanging="360"/>
      </w:pPr>
      <w:rPr>
        <w:rFonts w:ascii="Symbol" w:hAnsi="Symbol" w:cs="Symbol" w:hint="default"/>
      </w:rPr>
    </w:lvl>
  </w:abstractNum>
  <w:abstractNum w:abstractNumId="3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95"/>
  <w:displayBackgroundShape/>
  <w:defaultTabStop w:val="708"/>
  <w:autoHyphenation w:val="true"/>
  <w:compat>
    <w:doNotBreakWrappedTables/>
    <w:compatSetting w:name="compatibilityMode" w:uri="http://schemas.microsoft.com/office/word" w:val="11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sz w:val="24"/>
        <w:szCs w:val="24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before="0" w:after="0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zh-CN" w:bidi="ar-SA"/>
    </w:rPr>
  </w:style>
  <w:style w:type="paragraph" w:styleId="Heading1">
    <w:name w:val="Heading 1"/>
    <w:basedOn w:val="Normal"/>
    <w:next w:val="Normal"/>
    <w:qFormat/>
    <w:pPr>
      <w:keepNext w:val="true"/>
      <w:numPr>
        <w:ilvl w:val="0"/>
        <w:numId w:val="1"/>
      </w:numPr>
      <w:jc w:val="center"/>
      <w:outlineLvl w:val="0"/>
    </w:pPr>
    <w:rPr>
      <w:b/>
      <w:bCs/>
      <w:caps/>
      <w:sz w:val="28"/>
      <w:u w:val="single"/>
    </w:rPr>
  </w:style>
  <w:style w:type="paragraph" w:styleId="Heading2">
    <w:name w:val="Heading 2"/>
    <w:basedOn w:val="Normal"/>
    <w:next w:val="Normal"/>
    <w:qFormat/>
    <w:pPr>
      <w:keepNext w:val="true"/>
      <w:numPr>
        <w:ilvl w:val="1"/>
        <w:numId w:val="1"/>
      </w:numPr>
      <w:suppressAutoHyphens w:val="false"/>
      <w:jc w:val="start"/>
      <w:outlineLvl w:val="1"/>
    </w:pPr>
    <w:rPr>
      <w:rFonts w:ascii="Arial" w:hAnsi="Arial"/>
      <w:b/>
      <w:sz w:val="24"/>
      <w:szCs w:val="20"/>
      <w:u w:val="single"/>
    </w:rPr>
  </w:style>
  <w:style w:type="paragraph" w:styleId="Heading3">
    <w:name w:val="Heading 3"/>
    <w:basedOn w:val="Normal"/>
    <w:next w:val="Normal"/>
    <w:qFormat/>
    <w:pPr>
      <w:keepNext w:val="true"/>
      <w:numPr>
        <w:ilvl w:val="2"/>
        <w:numId w:val="1"/>
      </w:numPr>
      <w:outlineLvl w:val="2"/>
    </w:pPr>
    <w:rPr>
      <w:sz w:val="28"/>
    </w:rPr>
  </w:style>
  <w:style w:type="paragraph" w:styleId="Heading4">
    <w:name w:val="Heading 4"/>
    <w:basedOn w:val="Normal"/>
    <w:next w:val="Normal"/>
    <w:qFormat/>
    <w:pPr>
      <w:keepNext w:val="true"/>
      <w:numPr>
        <w:ilvl w:val="3"/>
        <w:numId w:val="1"/>
      </w:numPr>
      <w:shd w:val="clear" w:fill="FFFFFF"/>
      <w:tabs>
        <w:tab w:val="clear" w:pos="708"/>
        <w:tab w:val="left" w:pos="0" w:leader="none"/>
      </w:tabs>
      <w:ind w:hanging="0" w:start="0" w:end="72"/>
      <w:jc w:val="both"/>
      <w:outlineLvl w:val="3"/>
    </w:pPr>
    <w:rPr>
      <w:rFonts w:ascii="Arial" w:hAnsi="Arial" w:cs="Arial"/>
      <w:b/>
      <w:bCs/>
    </w:rPr>
  </w:style>
  <w:style w:type="paragraph" w:styleId="Heading5">
    <w:name w:val="Heading 5"/>
    <w:basedOn w:val="Normal"/>
    <w:next w:val="Normal"/>
    <w:qFormat/>
    <w:pPr>
      <w:keepNext w:val="true"/>
      <w:numPr>
        <w:ilvl w:val="4"/>
        <w:numId w:val="1"/>
      </w:numPr>
      <w:jc w:val="center"/>
      <w:outlineLvl w:val="4"/>
    </w:pPr>
    <w:rPr>
      <w:szCs w:val="20"/>
    </w:rPr>
  </w:style>
  <w:style w:type="paragraph" w:styleId="Heading6">
    <w:name w:val="Heading 6"/>
    <w:basedOn w:val="Normal"/>
    <w:next w:val="Normal"/>
    <w:qFormat/>
    <w:pPr>
      <w:keepNext w:val="true"/>
      <w:numPr>
        <w:ilvl w:val="5"/>
        <w:numId w:val="1"/>
      </w:numPr>
      <w:shd w:val="clear" w:fill="FFFFFF"/>
      <w:ind w:hanging="0" w:start="1123" w:end="0"/>
      <w:jc w:val="both"/>
      <w:outlineLvl w:val="5"/>
    </w:pPr>
    <w:rPr>
      <w:b/>
      <w:bCs/>
      <w:sz w:val="32"/>
    </w:rPr>
  </w:style>
  <w:style w:type="paragraph" w:styleId="Heading7">
    <w:name w:val="Heading 7"/>
    <w:basedOn w:val="Normal"/>
    <w:next w:val="Normal"/>
    <w:qFormat/>
    <w:pPr>
      <w:keepNext w:val="true"/>
      <w:numPr>
        <w:ilvl w:val="6"/>
        <w:numId w:val="1"/>
      </w:numPr>
      <w:outlineLvl w:val="6"/>
    </w:pPr>
    <w:rPr>
      <w:rFonts w:ascii="Arial" w:hAnsi="Arial" w:cs="Arial"/>
      <w:b/>
      <w:bCs/>
      <w:i/>
      <w:iCs/>
      <w:u w:val="single"/>
    </w:rPr>
  </w:style>
  <w:style w:type="paragraph" w:styleId="Heading8">
    <w:name w:val="Heading 8"/>
    <w:basedOn w:val="Normal"/>
    <w:next w:val="Normal"/>
    <w:qFormat/>
    <w:pPr>
      <w:keepNext w:val="true"/>
      <w:numPr>
        <w:ilvl w:val="7"/>
        <w:numId w:val="1"/>
      </w:numPr>
      <w:jc w:val="both"/>
      <w:outlineLvl w:val="7"/>
    </w:pPr>
    <w:rPr>
      <w:rFonts w:ascii="Arial" w:hAnsi="Arial" w:cs="Arial"/>
      <w:b/>
      <w:bCs/>
      <w:i/>
      <w:iCs/>
    </w:rPr>
  </w:style>
  <w:style w:type="paragraph" w:styleId="Heading9">
    <w:name w:val="Heading 9"/>
    <w:basedOn w:val="Normal"/>
    <w:next w:val="Normal"/>
    <w:qFormat/>
    <w:pPr>
      <w:keepNext w:val="true"/>
      <w:numPr>
        <w:ilvl w:val="8"/>
        <w:numId w:val="1"/>
      </w:numPr>
      <w:jc w:val="both"/>
      <w:outlineLvl w:val="8"/>
    </w:pPr>
    <w:rPr>
      <w:rFonts w:ascii="Arial" w:hAnsi="Arial" w:cs="Arial"/>
      <w:i/>
      <w:iCs/>
      <w:sz w:val="28"/>
      <w:lang w:val="de-DE"/>
    </w:rPr>
  </w:style>
  <w:style w:type="character" w:styleId="WW8Num2z0">
    <w:name w:val="WW8Num2z0"/>
    <w:qFormat/>
    <w:rPr>
      <w:rFonts w:ascii="Symbol" w:hAnsi="Symbol" w:cs="Times New Roman"/>
    </w:rPr>
  </w:style>
  <w:style w:type="character" w:styleId="WW8Num2z1">
    <w:name w:val="WW8Num2z1"/>
    <w:qFormat/>
    <w:rPr>
      <w:rFonts w:ascii="Courier New" w:hAnsi="Courier New" w:cs="OpenSymbol;Arial Unicode MS"/>
    </w:rPr>
  </w:style>
  <w:style w:type="character" w:styleId="WW8Num2z2">
    <w:name w:val="WW8Num2z2"/>
    <w:qFormat/>
    <w:rPr>
      <w:rFonts w:ascii="Wingdings" w:hAnsi="Wingdings" w:cs="Wingdings"/>
    </w:rPr>
  </w:style>
  <w:style w:type="character" w:styleId="WW8Num3z0">
    <w:name w:val="WW8Num3z0"/>
    <w:qFormat/>
    <w:rPr>
      <w:rFonts w:ascii="Symbol" w:hAnsi="Symbol" w:cs="OpenSymbol;Arial Unicode MS"/>
    </w:rPr>
  </w:style>
  <w:style w:type="character" w:styleId="WW8Num3z1">
    <w:name w:val="WW8Num3z1"/>
    <w:qFormat/>
    <w:rPr>
      <w:rFonts w:ascii="Courier New" w:hAnsi="Courier New" w:cs="OpenSymbol;Arial Unicode MS"/>
    </w:rPr>
  </w:style>
  <w:style w:type="character" w:styleId="WW8Num3z2">
    <w:name w:val="WW8Num3z2"/>
    <w:qFormat/>
    <w:rPr>
      <w:rFonts w:ascii="Wingdings" w:hAnsi="Wingdings" w:cs="Wingdings"/>
    </w:rPr>
  </w:style>
  <w:style w:type="character" w:styleId="WW8Num4z0">
    <w:name w:val="WW8Num4z0"/>
    <w:qFormat/>
    <w:rPr>
      <w:rFonts w:ascii="Symbol" w:hAnsi="Symbol" w:cs="OpenSymbol;Arial Unicode MS"/>
    </w:rPr>
  </w:style>
  <w:style w:type="character" w:styleId="WW8Num4z1">
    <w:name w:val="WW8Num4z1"/>
    <w:qFormat/>
    <w:rPr>
      <w:rFonts w:ascii="OpenSymbol;Arial Unicode MS" w:hAnsi="OpenSymbol;Arial Unicode MS" w:cs="OpenSymbol;Arial Unicode MS"/>
    </w:rPr>
  </w:style>
  <w:style w:type="character" w:styleId="WW8Num5z0">
    <w:name w:val="WW8Num5z0"/>
    <w:qFormat/>
    <w:rPr>
      <w:rFonts w:ascii="Symbol" w:hAnsi="Symbol" w:cs="OpenSymbol;Arial Unicode MS"/>
    </w:rPr>
  </w:style>
  <w:style w:type="character" w:styleId="WW8Num5z1">
    <w:name w:val="WW8Num5z1"/>
    <w:qFormat/>
    <w:rPr>
      <w:rFonts w:ascii="OpenSymbol;Arial Unicode MS" w:hAnsi="OpenSymbol;Arial Unicode MS" w:cs="OpenSymbol;Arial Unicode MS"/>
    </w:rPr>
  </w:style>
  <w:style w:type="character" w:styleId="WW8Num6z0">
    <w:name w:val="WW8Num6z0"/>
    <w:qFormat/>
    <w:rPr>
      <w:rFonts w:ascii="Symbol" w:hAnsi="Symbol" w:cs="OpenSymbol;Arial Unicode MS"/>
    </w:rPr>
  </w:style>
  <w:style w:type="character" w:styleId="WW8Num6z1">
    <w:name w:val="WW8Num6z1"/>
    <w:qFormat/>
    <w:rPr>
      <w:rFonts w:ascii="OpenSymbol;Arial Unicode MS" w:hAnsi="OpenSymbol;Arial Unicode MS" w:cs="OpenSymbol;Arial Unicode MS"/>
    </w:rPr>
  </w:style>
  <w:style w:type="character" w:styleId="WW8Num8z0">
    <w:name w:val="WW8Num8z0"/>
    <w:qFormat/>
    <w:rPr>
      <w:rFonts w:ascii="Symbol" w:hAnsi="Symbol" w:cs="OpenSymbol;Arial Unicode MS"/>
    </w:rPr>
  </w:style>
  <w:style w:type="character" w:styleId="WW8Num8z1">
    <w:name w:val="WW8Num8z1"/>
    <w:qFormat/>
    <w:rPr>
      <w:rFonts w:ascii="OpenSymbol;Arial Unicode MS" w:hAnsi="OpenSymbol;Arial Unicode MS" w:cs="OpenSymbol;Arial Unicode MS"/>
    </w:rPr>
  </w:style>
  <w:style w:type="character" w:styleId="WW8Num7z0">
    <w:name w:val="WW8Num7z0"/>
    <w:qFormat/>
    <w:rPr>
      <w:rFonts w:ascii="Symbol" w:hAnsi="Symbol" w:cs="OpenSymbol;Arial Unicode MS"/>
    </w:rPr>
  </w:style>
  <w:style w:type="character" w:styleId="WW8Num7z1">
    <w:name w:val="WW8Num7z1"/>
    <w:qFormat/>
    <w:rPr>
      <w:rFonts w:ascii="OpenSymbol;Arial Unicode MS" w:hAnsi="OpenSymbol;Arial Unicode MS" w:cs="OpenSymbol;Arial Unicode MS"/>
    </w:rPr>
  </w:style>
  <w:style w:type="character" w:styleId="WW8Num1z0">
    <w:name w:val="WW8Num1z0"/>
    <w:qFormat/>
    <w:rPr>
      <w:rFonts w:ascii="Times New Roman" w:hAnsi="Times New Roman" w:cs="Times New Roman"/>
    </w:rPr>
  </w:style>
  <w:style w:type="character" w:styleId="WW8Num7z2">
    <w:name w:val="WW8Num7z2"/>
    <w:qFormat/>
    <w:rPr>
      <w:rFonts w:ascii="Wingdings" w:hAnsi="Wingdings" w:cs="Wingdings"/>
    </w:rPr>
  </w:style>
  <w:style w:type="character" w:styleId="WW8Num7z3">
    <w:name w:val="WW8Num7z3"/>
    <w:qFormat/>
    <w:rPr>
      <w:rFonts w:ascii="Symbol" w:hAnsi="Symbol" w:cs="Symbol"/>
    </w:rPr>
  </w:style>
  <w:style w:type="character" w:styleId="WW8Num9z0">
    <w:name w:val="WW8Num9z0"/>
    <w:qFormat/>
    <w:rPr>
      <w:rFonts w:ascii="Wingdings" w:hAnsi="Wingdings" w:cs="Wingdings"/>
    </w:rPr>
  </w:style>
  <w:style w:type="character" w:styleId="WW8Num9z1">
    <w:name w:val="WW8Num9z1"/>
    <w:qFormat/>
    <w:rPr>
      <w:rFonts w:ascii="Courier New" w:hAnsi="Courier New" w:cs="Courier New"/>
    </w:rPr>
  </w:style>
  <w:style w:type="character" w:styleId="WW8Num9z3">
    <w:name w:val="WW8Num9z3"/>
    <w:qFormat/>
    <w:rPr>
      <w:rFonts w:ascii="Symbol" w:hAnsi="Symbol" w:cs="Symbol"/>
    </w:rPr>
  </w:style>
  <w:style w:type="character" w:styleId="WW8Num10z0">
    <w:name w:val="WW8Num10z0"/>
    <w:qFormat/>
    <w:rPr>
      <w:rFonts w:ascii="Symbol" w:hAnsi="Symbol" w:cs="Symbol"/>
    </w:rPr>
  </w:style>
  <w:style w:type="character" w:styleId="WW8Num10z1">
    <w:name w:val="WW8Num10z1"/>
    <w:qFormat/>
    <w:rPr>
      <w:rFonts w:ascii="Courier New" w:hAnsi="Courier New" w:cs="Courier New"/>
    </w:rPr>
  </w:style>
  <w:style w:type="character" w:styleId="WW8Num10z2">
    <w:name w:val="WW8Num10z2"/>
    <w:qFormat/>
    <w:rPr>
      <w:rFonts w:ascii="Wingdings" w:hAnsi="Wingdings" w:cs="Wingdings"/>
    </w:rPr>
  </w:style>
  <w:style w:type="character" w:styleId="WW8Num11z0">
    <w:name w:val="WW8Num11z0"/>
    <w:qFormat/>
    <w:rPr/>
  </w:style>
  <w:style w:type="character" w:styleId="WW8Num12z0">
    <w:name w:val="WW8Num12z0"/>
    <w:qFormat/>
    <w:rPr>
      <w:b/>
    </w:rPr>
  </w:style>
  <w:style w:type="character" w:styleId="WW8Num13z0">
    <w:name w:val="WW8Num13z0"/>
    <w:qFormat/>
    <w:rPr/>
  </w:style>
  <w:style w:type="character" w:styleId="WW8Num14z0">
    <w:name w:val="WW8Num14z0"/>
    <w:qFormat/>
    <w:rPr/>
  </w:style>
  <w:style w:type="character" w:styleId="WW8Num15z0">
    <w:name w:val="WW8Num15z0"/>
    <w:qFormat/>
    <w:rPr/>
  </w:style>
  <w:style w:type="character" w:styleId="WW8Num16z0">
    <w:name w:val="WW8Num16z0"/>
    <w:qFormat/>
    <w:rPr/>
  </w:style>
  <w:style w:type="character" w:styleId="WW8Num17z0">
    <w:name w:val="WW8Num17z0"/>
    <w:qFormat/>
    <w:rPr>
      <w:rFonts w:ascii="Symbol" w:hAnsi="Symbol" w:cs="Symbol"/>
    </w:rPr>
  </w:style>
  <w:style w:type="character" w:styleId="WW8Num17z1">
    <w:name w:val="WW8Num17z1"/>
    <w:qFormat/>
    <w:rPr>
      <w:rFonts w:ascii="Courier New" w:hAnsi="Courier New" w:cs="Courier New"/>
    </w:rPr>
  </w:style>
  <w:style w:type="character" w:styleId="WW8Num17z2">
    <w:name w:val="WW8Num17z2"/>
    <w:qFormat/>
    <w:rPr>
      <w:rFonts w:ascii="Wingdings" w:hAnsi="Wingdings" w:cs="Wingdings"/>
    </w:rPr>
  </w:style>
  <w:style w:type="character" w:styleId="WW8Num18z0">
    <w:name w:val="WW8Num18z0"/>
    <w:qFormat/>
    <w:rPr/>
  </w:style>
  <w:style w:type="character" w:styleId="WW8Num19z0">
    <w:name w:val="WW8Num19z0"/>
    <w:qFormat/>
    <w:rPr/>
  </w:style>
  <w:style w:type="character" w:styleId="WW8Num20z0">
    <w:name w:val="WW8Num20z0"/>
    <w:qFormat/>
    <w:rPr/>
  </w:style>
  <w:style w:type="character" w:styleId="WW8Num21z0">
    <w:name w:val="WW8Num21z0"/>
    <w:qFormat/>
    <w:rPr>
      <w:rFonts w:ascii="Arial" w:hAnsi="Arial" w:eastAsia="Arial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2z0">
    <w:name w:val="WW8Num22z0"/>
    <w:qFormat/>
    <w:rPr/>
  </w:style>
  <w:style w:type="character" w:styleId="WW8Num23z0">
    <w:name w:val="WW8Num23z0"/>
    <w:qFormat/>
    <w:rPr>
      <w:rFonts w:ascii="Arial" w:hAnsi="Arial" w:eastAsia="Times New Roman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4z0">
    <w:name w:val="WW8Num24z0"/>
    <w:qFormat/>
    <w:rPr/>
  </w:style>
  <w:style w:type="character" w:styleId="WW8Num25z0">
    <w:name w:val="WW8Num25z0"/>
    <w:qFormat/>
    <w:rPr/>
  </w:style>
  <w:style w:type="character" w:styleId="WW8Num26z0">
    <w:name w:val="WW8Num26z0"/>
    <w:qFormat/>
    <w:rPr/>
  </w:style>
  <w:style w:type="character" w:styleId="WW8Num27z0">
    <w:name w:val="WW8Num27z0"/>
    <w:qFormat/>
    <w:rPr/>
  </w:style>
  <w:style w:type="character" w:styleId="WW8Num27z1">
    <w:name w:val="WW8Num27z1"/>
    <w:qFormat/>
    <w:rPr>
      <w:rFonts w:ascii="Wingdings" w:hAnsi="Wingdings" w:cs="Wingdings"/>
    </w:rPr>
  </w:style>
  <w:style w:type="character" w:styleId="WW8Num28z0">
    <w:name w:val="WW8Num28z0"/>
    <w:qFormat/>
    <w:rPr/>
  </w:style>
  <w:style w:type="character" w:styleId="WW8Num29z0">
    <w:name w:val="WW8Num29z0"/>
    <w:qFormat/>
    <w:rPr/>
  </w:style>
  <w:style w:type="character" w:styleId="WW8Num30z0">
    <w:name w:val="WW8Num30z0"/>
    <w:qFormat/>
    <w:rPr>
      <w:rFonts w:ascii="Symbol" w:hAnsi="Symbol" w:cs="Symbol"/>
      <w:b/>
      <w:i w:val="false"/>
    </w:rPr>
  </w:style>
  <w:style w:type="character" w:styleId="WW8Num30z1">
    <w:name w:val="WW8Num30z1"/>
    <w:qFormat/>
    <w:rPr>
      <w:rFonts w:ascii="Courier New" w:hAnsi="Courier New" w:cs="Courier New"/>
    </w:rPr>
  </w:style>
  <w:style w:type="character" w:styleId="WW8Num30z2">
    <w:name w:val="WW8Num30z2"/>
    <w:qFormat/>
    <w:rPr>
      <w:rFonts w:ascii="Wingdings" w:hAnsi="Wingdings" w:cs="Wingdings"/>
    </w:rPr>
  </w:style>
  <w:style w:type="character" w:styleId="WW8Num30z3">
    <w:name w:val="WW8Num30z3"/>
    <w:qFormat/>
    <w:rPr>
      <w:rFonts w:ascii="Symbol" w:hAnsi="Symbol" w:cs="Symbol"/>
    </w:rPr>
  </w:style>
  <w:style w:type="character" w:styleId="WW8Num31z0">
    <w:name w:val="WW8Num31z0"/>
    <w:qFormat/>
    <w:rPr>
      <w:rFonts w:ascii="Symbol" w:hAnsi="Symbol" w:cs="Symbol"/>
    </w:rPr>
  </w:style>
  <w:style w:type="character" w:styleId="WW8Num31z1">
    <w:name w:val="WW8Num31z1"/>
    <w:qFormat/>
    <w:rPr>
      <w:rFonts w:ascii="Courier New" w:hAnsi="Courier New" w:cs="Courier New"/>
    </w:rPr>
  </w:style>
  <w:style w:type="character" w:styleId="WW8Num31z2">
    <w:name w:val="WW8Num31z2"/>
    <w:qFormat/>
    <w:rPr>
      <w:rFonts w:ascii="Wingdings" w:hAnsi="Wingdings" w:cs="Wingdings"/>
    </w:rPr>
  </w:style>
  <w:style w:type="character" w:styleId="WW8Num32z0">
    <w:name w:val="WW8Num32z0"/>
    <w:qFormat/>
    <w:rPr>
      <w:color w:val="000000"/>
    </w:rPr>
  </w:style>
  <w:style w:type="character" w:styleId="WW8Num33z0">
    <w:name w:val="WW8Num33z0"/>
    <w:qFormat/>
    <w:rPr/>
  </w:style>
  <w:style w:type="character" w:styleId="WW8Num34z0">
    <w:name w:val="WW8Num34z0"/>
    <w:qFormat/>
    <w:rPr/>
  </w:style>
  <w:style w:type="character" w:styleId="WW8Num35z0">
    <w:name w:val="WW8Num35z0"/>
    <w:qFormat/>
    <w:rPr/>
  </w:style>
  <w:style w:type="character" w:styleId="WW8Num36z0">
    <w:name w:val="WW8Num36z0"/>
    <w:qFormat/>
    <w:rPr>
      <w:rFonts w:ascii="Arial" w:hAnsi="Arial" w:eastAsia="Times New Roman" w:cs="Arial"/>
    </w:rPr>
  </w:style>
  <w:style w:type="character" w:styleId="WW8Num37z0">
    <w:name w:val="WW8Num37z0"/>
    <w:qFormat/>
    <w:rPr/>
  </w:style>
  <w:style w:type="character" w:styleId="WW8Num38z0">
    <w:name w:val="WW8Num38z0"/>
    <w:qFormat/>
    <w:rPr>
      <w:b/>
      <w:i w:val="false"/>
    </w:rPr>
  </w:style>
  <w:style w:type="character" w:styleId="WW8Num38z1">
    <w:name w:val="WW8Num38z1"/>
    <w:qFormat/>
    <w:rPr>
      <w:rFonts w:ascii="Symbol" w:hAnsi="Symbol" w:cs="Symbol"/>
      <w:b/>
      <w:i w:val="false"/>
    </w:rPr>
  </w:style>
  <w:style w:type="character" w:styleId="WW8Num38z2">
    <w:name w:val="WW8Num38z2"/>
    <w:qFormat/>
    <w:rPr/>
  </w:style>
  <w:style w:type="character" w:styleId="WW8Num39z0">
    <w:name w:val="WW8Num39z0"/>
    <w:qFormat/>
    <w:rPr>
      <w:rFonts w:ascii="Symbol" w:hAnsi="Symbol" w:cs="Symbol"/>
    </w:rPr>
  </w:style>
  <w:style w:type="character" w:styleId="WW8Num39z1">
    <w:name w:val="WW8Num39z1"/>
    <w:qFormat/>
    <w:rPr>
      <w:rFonts w:ascii="Courier New" w:hAnsi="Courier New" w:cs="Courier New"/>
    </w:rPr>
  </w:style>
  <w:style w:type="character" w:styleId="WW8Num39z2">
    <w:name w:val="WW8Num39z2"/>
    <w:qFormat/>
    <w:rPr>
      <w:rFonts w:ascii="Wingdings" w:hAnsi="Wingdings" w:cs="Wingdings"/>
    </w:rPr>
  </w:style>
  <w:style w:type="character" w:styleId="Domylnaczcionkaakapitu">
    <w:name w:val="Domyślna czcionka akapitu"/>
    <w:qFormat/>
    <w:rPr/>
  </w:style>
  <w:style w:type="character" w:styleId="NagwekZnak">
    <w:name w:val="Nagłówek Znak"/>
    <w:qFormat/>
    <w:rPr>
      <w:sz w:val="24"/>
      <w:szCs w:val="24"/>
    </w:rPr>
  </w:style>
  <w:style w:type="character" w:styleId="Znakiwypunktowania">
    <w:name w:val="Znaki wypunktowania"/>
    <w:qFormat/>
    <w:rPr>
      <w:rFonts w:ascii="OpenSymbol;Arial Unicode MS" w:hAnsi="OpenSymbol;Arial Unicode MS" w:eastAsia="OpenSymbol;Arial Unicode MS" w:cs="OpenSymbol;Arial Unicode MS"/>
    </w:rPr>
  </w:style>
  <w:style w:type="character" w:styleId="Znakinumeracji">
    <w:name w:val="Znaki numeracji"/>
    <w:qFormat/>
    <w:rPr/>
  </w:style>
  <w:style w:type="character" w:styleId="Hyperlink">
    <w:name w:val="Hyperlink"/>
    <w:rPr>
      <w:color w:val="000080"/>
      <w:u w:val="single"/>
    </w:rPr>
  </w:style>
  <w:style w:type="character" w:styleId="WW8Num5z2">
    <w:name w:val="WW8Num5z2"/>
    <w:qFormat/>
    <w:rPr>
      <w:rFonts w:ascii="Wingdings" w:hAnsi="Wingdings" w:cs="Wingdings"/>
    </w:rPr>
  </w:style>
  <w:style w:type="character" w:styleId="WW8Num6z2">
    <w:name w:val="WW8Num6z2"/>
    <w:qFormat/>
    <w:rPr>
      <w:rFonts w:ascii="Wingdings" w:hAnsi="Wingdings" w:cs="Wingdings"/>
    </w:rPr>
  </w:style>
  <w:style w:type="character" w:styleId="WW8Num18z1">
    <w:name w:val="WW8Num18z1"/>
    <w:qFormat/>
    <w:rPr>
      <w:rFonts w:ascii="Courier New" w:hAnsi="Courier New" w:cs="Courier New"/>
    </w:rPr>
  </w:style>
  <w:style w:type="character" w:styleId="WW8Num18z2">
    <w:name w:val="WW8Num18z2"/>
    <w:qFormat/>
    <w:rPr>
      <w:rFonts w:ascii="Wingdings" w:hAnsi="Wingdings" w:cs="Wingdings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;Arial" w:hAnsi="Liberation Sans;Arial" w:eastAsia="Microsoft YaHei" w:cs="Arial"/>
      <w:sz w:val="28"/>
      <w:szCs w:val="28"/>
    </w:rPr>
  </w:style>
  <w:style w:type="paragraph" w:styleId="BodyText">
    <w:name w:val="Body Text"/>
    <w:basedOn w:val="Normal"/>
    <w:pPr>
      <w:suppressAutoHyphens w:val="true"/>
    </w:pPr>
    <w:rPr>
      <w:rFonts w:ascii="Arial" w:hAnsi="Arial" w:cs="Arial"/>
      <w:szCs w:val="20"/>
    </w:rPr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</w:rPr>
  </w:style>
  <w:style w:type="paragraph" w:styleId="Caption1">
    <w:name w:val="Caption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">
    <w:name w:val="Caption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">
    <w:name w:val="Caption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">
    <w:name w:val="Caption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">
    <w:name w:val="Caption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">
    <w:name w:val="Caption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">
    <w:name w:val="Caption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">
    <w:name w:val="Caption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">
    <w:name w:val="Caption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">
    <w:name w:val="Caption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">
    <w:name w:val="Caption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">
    <w:name w:val="Caption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">
    <w:name w:val="Caption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">
    <w:name w:val="Caption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">
    <w:name w:val="Caption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">
    <w:name w:val="Caption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">
    <w:name w:val="Caption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">
    <w:name w:val="Caption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">
    <w:name w:val="Caption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">
    <w:name w:val="Caption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">
    <w:name w:val="Caption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">
    <w:name w:val="Caption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">
    <w:name w:val="Caption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">
    <w:name w:val="Caption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">
    <w:name w:val="Caption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">
    <w:name w:val="Caption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">
    <w:name w:val="Caption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">
    <w:name w:val="Caption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">
    <w:name w:val="Caption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">
    <w:name w:val="Caption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">
    <w:name w:val="Caption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">
    <w:name w:val="Caption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">
    <w:name w:val="Caption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">
    <w:name w:val="Caption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">
    <w:name w:val="Caption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">
    <w:name w:val="Caption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">
    <w:name w:val="Caption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">
    <w:name w:val="Caption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">
    <w:name w:val="Caption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">
    <w:name w:val="Caption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">
    <w:name w:val="Caption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">
    <w:name w:val="Caption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">
    <w:name w:val="Caption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">
    <w:name w:val="Caption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">
    <w:name w:val="Caption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">
    <w:name w:val="Caption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">
    <w:name w:val="Caption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">
    <w:name w:val="Caption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">
    <w:name w:val="Caption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">
    <w:name w:val="Caption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">
    <w:name w:val="Caption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">
    <w:name w:val="Caption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">
    <w:name w:val="Caption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">
    <w:name w:val="Caption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">
    <w:name w:val="Caption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">
    <w:name w:val="Caption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">
    <w:name w:val="Caption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">
    <w:name w:val="Caption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">
    <w:name w:val="Caption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">
    <w:name w:val="Caption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">
    <w:name w:val="Caption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">
    <w:name w:val="Caption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">
    <w:name w:val="Caption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">
    <w:name w:val="Caption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">
    <w:name w:val="Caption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">
    <w:name w:val="Caption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">
    <w:name w:val="Caption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">
    <w:name w:val="Caption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">
    <w:name w:val="Caption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">
    <w:name w:val="Caption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">
    <w:name w:val="Caption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">
    <w:name w:val="Caption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">
    <w:name w:val="Caption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">
    <w:name w:val="Caption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1">
    <w:name w:val="Caption1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11">
    <w:name w:val="Caption11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Gwkaistopka">
    <w:name w:val="Główka i stopka"/>
    <w:basedOn w:val="Normal"/>
    <w:qFormat/>
    <w:pPr>
      <w:suppressLineNumbers/>
      <w:tabs>
        <w:tab w:val="clear" w:pos="708"/>
        <w:tab w:val="center" w:pos="4819" w:leader="none"/>
        <w:tab w:val="right" w:pos="9638" w:leader="none"/>
      </w:tabs>
    </w:pPr>
    <w:rPr/>
  </w:style>
  <w:style w:type="paragraph" w:styleId="Header">
    <w:name w:val="Header"/>
    <w:basedOn w:val="Normal"/>
    <w:pPr>
      <w:tabs>
        <w:tab w:val="clear" w:pos="708"/>
        <w:tab w:val="center" w:pos="4536" w:leader="none"/>
        <w:tab w:val="right" w:pos="9072" w:leader="none"/>
      </w:tabs>
    </w:pPr>
    <w:rPr>
      <w:lang w:val="pl-PL"/>
    </w:rPr>
  </w:style>
  <w:style w:type="paragraph" w:styleId="Tekstpodstawowy2">
    <w:name w:val="Tekst podstawowy 2"/>
    <w:basedOn w:val="Normal"/>
    <w:qFormat/>
    <w:pPr>
      <w:jc w:val="both"/>
    </w:pPr>
    <w:rPr>
      <w:szCs w:val="20"/>
    </w:rPr>
  </w:style>
  <w:style w:type="paragraph" w:styleId="BodyTextIndent">
    <w:name w:val="Body Text Indent"/>
    <w:basedOn w:val="Normal"/>
    <w:pPr>
      <w:shd w:val="clear" w:fill="FFFFFF"/>
      <w:ind w:hanging="0" w:start="115" w:end="0"/>
    </w:pPr>
    <w:rPr>
      <w:color w:val="000000"/>
      <w:spacing w:val="-8"/>
      <w:sz w:val="25"/>
      <w:szCs w:val="25"/>
    </w:rPr>
  </w:style>
  <w:style w:type="paragraph" w:styleId="Tekstblokowy">
    <w:name w:val="Tekst blokowy"/>
    <w:basedOn w:val="Normal"/>
    <w:qFormat/>
    <w:pPr>
      <w:shd w:val="clear" w:fill="FFFFFF"/>
      <w:ind w:hanging="360" w:start="1080" w:end="922"/>
      <w:jc w:val="both"/>
    </w:pPr>
    <w:rPr>
      <w:color w:val="000000"/>
      <w:sz w:val="26"/>
      <w:szCs w:val="25"/>
    </w:rPr>
  </w:style>
  <w:style w:type="paragraph" w:styleId="Tekstpodstawowywcity2">
    <w:name w:val="Tekst podstawowy wcięty 2"/>
    <w:basedOn w:val="Normal"/>
    <w:qFormat/>
    <w:pPr>
      <w:ind w:firstLine="708" w:start="0" w:end="0"/>
      <w:jc w:val="both"/>
    </w:pPr>
    <w:rPr>
      <w:szCs w:val="20"/>
    </w:rPr>
  </w:style>
  <w:style w:type="paragraph" w:styleId="Tekstpodstawowy3">
    <w:name w:val="Tekst podstawowy 3"/>
    <w:basedOn w:val="Normal"/>
    <w:qFormat/>
    <w:pPr>
      <w:shd w:val="clear" w:fill="FFFFFF"/>
      <w:tabs>
        <w:tab w:val="clear" w:pos="708"/>
        <w:tab w:val="left" w:pos="9000" w:leader="none"/>
      </w:tabs>
      <w:ind w:hanging="0" w:start="0" w:end="72"/>
      <w:jc w:val="both"/>
    </w:pPr>
    <w:rPr>
      <w:rFonts w:ascii="Arial" w:hAnsi="Arial" w:cs="Arial"/>
      <w:b/>
      <w:bCs/>
      <w:color w:val="000000"/>
      <w:spacing w:val="-2"/>
      <w:sz w:val="26"/>
      <w:szCs w:val="29"/>
    </w:rPr>
  </w:style>
  <w:style w:type="paragraph" w:styleId="Tekstpodstawowywcity3">
    <w:name w:val="Tekst podstawowy wcięty 3"/>
    <w:basedOn w:val="Normal"/>
    <w:qFormat/>
    <w:pPr>
      <w:ind w:firstLine="708" w:start="0" w:end="0"/>
      <w:jc w:val="both"/>
    </w:pPr>
    <w:rPr>
      <w:rFonts w:ascii="Arial" w:hAnsi="Arial" w:cs="Arial"/>
      <w:i/>
      <w:iCs/>
    </w:rPr>
  </w:style>
  <w:style w:type="paragraph" w:styleId="Akapitzlist">
    <w:name w:val="Akapit z listą"/>
    <w:basedOn w:val="Normal"/>
    <w:qFormat/>
    <w:pPr>
      <w:ind w:hanging="0" w:start="708" w:end="0"/>
    </w:pPr>
    <w:rPr/>
  </w:style>
  <w:style w:type="paragraph" w:styleId="Tekstpodstawowywcity1">
    <w:name w:val="Tekst podstawowy wcięty1"/>
    <w:basedOn w:val="Normal"/>
    <w:qFormat/>
    <w:pPr>
      <w:suppressAutoHyphens w:val="true"/>
      <w:ind w:hanging="0" w:start="480" w:end="0"/>
    </w:pPr>
    <w:rPr>
      <w:rFonts w:ascii="Arial" w:hAnsi="Arial" w:cs="Arial"/>
    </w:rPr>
  </w:style>
  <w:style w:type="paragraph" w:styleId="Footer">
    <w:name w:val="Footer"/>
    <w:basedOn w:val="Gwkaistopka"/>
    <w:pPr>
      <w:suppressLineNumbers/>
      <w:tabs>
        <w:tab w:val="clear" w:pos="4819"/>
        <w:tab w:val="clear" w:pos="9638"/>
        <w:tab w:val="center" w:pos="4294" w:leader="none"/>
        <w:tab w:val="right" w:pos="8589" w:leader="none"/>
      </w:tabs>
    </w:pPr>
    <w:rPr/>
  </w:style>
  <w:style w:type="paragraph" w:styleId="Zawartotabeli">
    <w:name w:val="Zawartość tabeli"/>
    <w:basedOn w:val="Normal"/>
    <w:qFormat/>
    <w:pPr>
      <w:widowControl w:val="false"/>
      <w:suppressLineNumbers/>
    </w:pPr>
    <w:rPr/>
  </w:style>
  <w:style w:type="paragraph" w:styleId="Nagwektabeli">
    <w:name w:val="Nagłówek tabeli"/>
    <w:basedOn w:val="Zawartotabeli"/>
    <w:qFormat/>
    <w:pPr>
      <w:suppressLineNumbers/>
      <w:jc w:val="center"/>
    </w:pPr>
    <w:rPr>
      <w:b/>
      <w:bCs/>
    </w:rPr>
  </w:style>
  <w:style w:type="paragraph" w:styleId="Gwkalewa">
    <w:name w:val="Główka lewa"/>
    <w:basedOn w:val="Header"/>
    <w:qFormat/>
    <w:pPr>
      <w:suppressLineNumbers/>
      <w:tabs>
        <w:tab w:val="clear" w:pos="4536"/>
        <w:tab w:val="clear" w:pos="9072"/>
        <w:tab w:val="center" w:pos="4479" w:leader="none"/>
        <w:tab w:val="right" w:pos="8958" w:leader="none"/>
      </w:tabs>
    </w:pPr>
    <w:rPr/>
  </w:style>
  <w:style w:type="paragraph" w:styleId="ListParagraph">
    <w:name w:val="List Paragraph"/>
    <w:basedOn w:val="Normal"/>
    <w:qFormat/>
    <w:pPr>
      <w:numPr>
        <w:ilvl w:val="0"/>
        <w:numId w:val="0"/>
      </w:numPr>
      <w:ind w:hanging="0" w:start="720" w:end="0"/>
    </w:pPr>
    <w:rPr/>
  </w:style>
  <w:style w:type="paragraph" w:styleId="Standard">
    <w:name w:val="Standard"/>
    <w:qFormat/>
    <w:pPr>
      <w:widowControl/>
      <w:suppressAutoHyphens w:val="true"/>
      <w:bidi w:val="0"/>
      <w:spacing w:lineRule="auto" w:line="240" w:before="0" w:after="0"/>
      <w:jc w:val="start"/>
      <w:textAlignment w:val="baseline"/>
    </w:pPr>
    <w:rPr>
      <w:rFonts w:ascii="Liberation Serif;Times New Roman" w:hAnsi="Liberation Serif;Times New Roman" w:eastAsia="NSimSun" w:cs="Arial"/>
      <w:color w:val="auto"/>
      <w:kern w:val="2"/>
      <w:sz w:val="24"/>
      <w:szCs w:val="24"/>
      <w:lang w:val="pl-PL" w:eastAsia="zh-CN" w:bidi="hi-IN"/>
    </w:rPr>
  </w:style>
  <w:style w:type="paragraph" w:styleId="Standard1">
    <w:name w:val="Standard1"/>
    <w:qFormat/>
    <w:pPr>
      <w:widowControl/>
      <w:suppressAutoHyphens w:val="true"/>
      <w:bidi w:val="0"/>
      <w:spacing w:lineRule="auto" w:line="240" w:before="0" w:after="0"/>
      <w:jc w:val="start"/>
      <w:textAlignment w:val="baseline"/>
    </w:pPr>
    <w:rPr>
      <w:rFonts w:ascii="Liberation Serif;Times New Roman" w:hAnsi="Liberation Serif;Times New Roman" w:eastAsia="NSimSun" w:cs="Arial"/>
      <w:color w:val="auto"/>
      <w:kern w:val="2"/>
      <w:sz w:val="24"/>
      <w:szCs w:val="24"/>
      <w:lang w:val="pl-PL" w:eastAsia="zh-CN" w:bidi="hi-IN"/>
    </w:rPr>
  </w:style>
  <w:style w:type="paragraph" w:styleId="Caption2">
    <w:name w:val="Caption2"/>
    <w:basedOn w:val="Normal"/>
    <w:qFormat/>
    <w:pPr>
      <w:spacing w:before="120" w:after="120"/>
    </w:pPr>
    <w:rPr>
      <w:rFonts w:cs="Arial"/>
      <w:i/>
      <w:iCs/>
      <w:color w:val="000000"/>
    </w:rPr>
  </w:style>
  <w:style w:type="numbering" w:styleId="WW8Num1">
    <w:name w:val="WW8Num1"/>
    <w:qFormat/>
  </w:style>
  <w:style w:type="numbering" w:styleId="WW8Num2">
    <w:name w:val="WW8Num2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footer" Target="footer1.xml"/><Relationship Id="rId8" Type="http://schemas.openxmlformats.org/officeDocument/2006/relationships/footer" Target="footer2.xml"/><Relationship Id="rId9" Type="http://schemas.openxmlformats.org/officeDocument/2006/relationships/numbering" Target="numbering.xml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hyperlink" Target="mailto:wokasz@wp.pl" TargetMode="Externa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Normal_x005F_x0000_</Template>
  <TotalTime>21949</TotalTime>
  <Application>LibreOffice/7.6.2.1$Windows_X86_64 LibreOffice_project/56f7684011345957bbf33a7ee678afaf4d2ba333</Application>
  <AppVersion>15.0000</AppVersion>
  <Pages>25</Pages>
  <Words>6296</Words>
  <Characters>43709</Characters>
  <CharactersWithSpaces>49794</CharactersWithSpaces>
  <Paragraphs>589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LUCAS</dc:creator>
  <dc:description/>
  <dc:language>pl-PL</dc:language>
  <cp:lastModifiedBy/>
  <cp:lastPrinted>2025-12-02T11:53:00Z</cp:lastPrinted>
  <dcterms:modified xsi:type="dcterms:W3CDTF">2026-02-16T21:59:38Z</dcterms:modified>
  <cp:revision>763</cp:revision>
  <dc:subject/>
  <dc:title>PROJEKT BUDOWLANY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